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3885AE" w14:textId="77777777" w:rsidR="00B66777" w:rsidRPr="00183D12" w:rsidRDefault="00B66777" w:rsidP="00B66777">
      <w:pPr>
        <w:jc w:val="center"/>
        <w:rPr>
          <w:b/>
          <w:sz w:val="40"/>
          <w:szCs w:val="40"/>
        </w:rPr>
      </w:pPr>
      <w:r>
        <w:rPr>
          <w:b/>
          <w:sz w:val="40"/>
          <w:szCs w:val="40"/>
        </w:rPr>
        <w:t>AGRICULTURAL SCIENCE</w:t>
      </w:r>
      <w:r w:rsidRPr="00DF7289">
        <w:rPr>
          <w:b/>
          <w:sz w:val="40"/>
          <w:szCs w:val="40"/>
        </w:rPr>
        <w:t xml:space="preserve"> SS </w:t>
      </w:r>
      <w:r>
        <w:rPr>
          <w:b/>
          <w:sz w:val="40"/>
          <w:szCs w:val="40"/>
        </w:rPr>
        <w:t>1</w:t>
      </w:r>
    </w:p>
    <w:p w14:paraId="636D2180" w14:textId="77777777" w:rsidR="00B66777" w:rsidRPr="00183D12" w:rsidRDefault="00B66777" w:rsidP="00B66777">
      <w:pPr>
        <w:jc w:val="center"/>
        <w:rPr>
          <w:b/>
          <w:sz w:val="40"/>
          <w:szCs w:val="40"/>
        </w:rPr>
      </w:pPr>
      <w:r>
        <w:rPr>
          <w:b/>
          <w:sz w:val="40"/>
          <w:szCs w:val="40"/>
        </w:rPr>
        <w:t>THIRD</w:t>
      </w:r>
      <w:r w:rsidRPr="00DF7289">
        <w:rPr>
          <w:b/>
          <w:sz w:val="40"/>
          <w:szCs w:val="40"/>
        </w:rPr>
        <w:t xml:space="preserve"> TERM</w:t>
      </w:r>
    </w:p>
    <w:p w14:paraId="6CAB1BAA" w14:textId="77777777" w:rsidR="007D7C74" w:rsidRPr="00B66777" w:rsidRDefault="007D7C74" w:rsidP="00B66777">
      <w:pPr>
        <w:rPr>
          <w:b/>
        </w:rPr>
      </w:pPr>
    </w:p>
    <w:p w14:paraId="7B5145BC" w14:textId="77777777" w:rsidR="00912218" w:rsidRPr="00B66777" w:rsidRDefault="00C5657E" w:rsidP="009615FA">
      <w:pPr>
        <w:rPr>
          <w:b/>
        </w:rPr>
      </w:pPr>
      <w:r w:rsidRPr="00B66777">
        <w:rPr>
          <w:b/>
        </w:rPr>
        <w:t>SCHEME OF WORK</w:t>
      </w:r>
    </w:p>
    <w:p w14:paraId="77ED3C99" w14:textId="77777777" w:rsidR="00C5657E" w:rsidRPr="00B66777" w:rsidRDefault="00C5657E" w:rsidP="009615FA"/>
    <w:p w14:paraId="633AAACC" w14:textId="77777777" w:rsidR="00912218" w:rsidRPr="00B66777" w:rsidRDefault="00C5657E" w:rsidP="009615FA">
      <w:pPr>
        <w:rPr>
          <w:b/>
        </w:rPr>
      </w:pPr>
      <w:r w:rsidRPr="00B66777">
        <w:rPr>
          <w:b/>
        </w:rPr>
        <w:t>WEEK</w:t>
      </w:r>
      <w:r w:rsidRPr="00B66777">
        <w:rPr>
          <w:b/>
        </w:rPr>
        <w:tab/>
      </w:r>
      <w:r w:rsidRPr="00B66777">
        <w:rPr>
          <w:b/>
        </w:rPr>
        <w:tab/>
        <w:t>TOPIC</w:t>
      </w:r>
    </w:p>
    <w:p w14:paraId="5CB73FA1" w14:textId="77777777" w:rsidR="00912218" w:rsidRPr="00B66777" w:rsidRDefault="00C5657E" w:rsidP="009615FA">
      <w:pPr>
        <w:ind w:firstLine="360"/>
      </w:pPr>
      <w:r w:rsidRPr="00B66777">
        <w:t>1</w:t>
      </w:r>
      <w:r w:rsidRPr="00B66777">
        <w:tab/>
      </w:r>
      <w:r w:rsidRPr="00B66777">
        <w:tab/>
      </w:r>
      <w:r w:rsidR="00BF2BC8" w:rsidRPr="00B66777">
        <w:t>Simple farm tools</w:t>
      </w:r>
    </w:p>
    <w:p w14:paraId="7D10F66D" w14:textId="77777777" w:rsidR="00912218" w:rsidRPr="00B66777" w:rsidRDefault="00C5657E" w:rsidP="009615FA">
      <w:pPr>
        <w:ind w:left="360"/>
      </w:pPr>
      <w:r w:rsidRPr="00B66777">
        <w:t>2</w:t>
      </w:r>
      <w:r w:rsidRPr="00B66777">
        <w:tab/>
      </w:r>
      <w:r w:rsidRPr="00B66777">
        <w:tab/>
      </w:r>
      <w:r w:rsidR="00912218" w:rsidRPr="00B66777">
        <w:t>Farm power</w:t>
      </w:r>
    </w:p>
    <w:p w14:paraId="0ECAA5DE" w14:textId="77777777" w:rsidR="00912218" w:rsidRPr="00B66777" w:rsidRDefault="00C5657E" w:rsidP="009615FA">
      <w:pPr>
        <w:ind w:left="360"/>
      </w:pPr>
      <w:r w:rsidRPr="00B66777">
        <w:t>3</w:t>
      </w:r>
      <w:r w:rsidRPr="00B66777">
        <w:tab/>
      </w:r>
      <w:r w:rsidRPr="00B66777">
        <w:tab/>
      </w:r>
      <w:r w:rsidR="00912218" w:rsidRPr="00B66777">
        <w:t>Farm mechanization</w:t>
      </w:r>
    </w:p>
    <w:p w14:paraId="0F49E947" w14:textId="77777777" w:rsidR="00912218" w:rsidRPr="00B66777" w:rsidRDefault="00C5657E" w:rsidP="009615FA">
      <w:pPr>
        <w:ind w:left="360"/>
      </w:pPr>
      <w:r w:rsidRPr="00B66777">
        <w:t>4 – 5</w:t>
      </w:r>
      <w:r w:rsidRPr="00B66777">
        <w:tab/>
      </w:r>
      <w:r w:rsidR="00912218" w:rsidRPr="00B66777">
        <w:t>Anatomy and physiology of farm animals</w:t>
      </w:r>
    </w:p>
    <w:p w14:paraId="2187020A" w14:textId="77777777" w:rsidR="00912218" w:rsidRPr="00B66777" w:rsidRDefault="00C5657E" w:rsidP="009615FA">
      <w:pPr>
        <w:ind w:left="360"/>
      </w:pPr>
      <w:r w:rsidRPr="00B66777">
        <w:t>6 – 7</w:t>
      </w:r>
      <w:r w:rsidRPr="00B66777">
        <w:tab/>
      </w:r>
      <w:r w:rsidR="00912218" w:rsidRPr="00B66777">
        <w:t>Reproduction in farm animals</w:t>
      </w:r>
    </w:p>
    <w:p w14:paraId="53660AC7" w14:textId="77777777" w:rsidR="00912218" w:rsidRPr="00B66777" w:rsidRDefault="00C5657E" w:rsidP="009615FA">
      <w:pPr>
        <w:ind w:left="360"/>
      </w:pPr>
      <w:r w:rsidRPr="00B66777">
        <w:t>8</w:t>
      </w:r>
      <w:r w:rsidRPr="00B66777">
        <w:tab/>
      </w:r>
      <w:r w:rsidRPr="00B66777">
        <w:tab/>
      </w:r>
      <w:r w:rsidR="00912218" w:rsidRPr="00B66777">
        <w:t>Environmental physiology</w:t>
      </w:r>
    </w:p>
    <w:p w14:paraId="0CB869A2" w14:textId="77777777" w:rsidR="00912218" w:rsidRPr="00B66777" w:rsidRDefault="00C5657E" w:rsidP="009615FA">
      <w:pPr>
        <w:ind w:left="360"/>
      </w:pPr>
      <w:r w:rsidRPr="00B66777">
        <w:t>9 – 10</w:t>
      </w:r>
      <w:r w:rsidRPr="00B66777">
        <w:tab/>
      </w:r>
      <w:r w:rsidR="00912218" w:rsidRPr="00B66777">
        <w:t xml:space="preserve">Livestock management (pig and cattle) </w:t>
      </w:r>
    </w:p>
    <w:p w14:paraId="19B93090" w14:textId="77777777" w:rsidR="00912218" w:rsidRPr="00B66777" w:rsidRDefault="00C5657E" w:rsidP="009615FA">
      <w:pPr>
        <w:ind w:left="360"/>
      </w:pPr>
      <w:r w:rsidRPr="00B66777">
        <w:t>11</w:t>
      </w:r>
      <w:r w:rsidRPr="00B66777">
        <w:tab/>
      </w:r>
      <w:r w:rsidRPr="00B66777">
        <w:tab/>
      </w:r>
      <w:r w:rsidR="00912218" w:rsidRPr="00B66777">
        <w:t xml:space="preserve">Revision </w:t>
      </w:r>
    </w:p>
    <w:p w14:paraId="7088CD71" w14:textId="77777777" w:rsidR="00912218" w:rsidRPr="00B66777" w:rsidRDefault="00C5657E" w:rsidP="009615FA">
      <w:pPr>
        <w:ind w:left="360"/>
      </w:pPr>
      <w:r w:rsidRPr="00B66777">
        <w:t>12</w:t>
      </w:r>
      <w:r w:rsidRPr="00B66777">
        <w:tab/>
      </w:r>
      <w:r w:rsidRPr="00B66777">
        <w:tab/>
      </w:r>
      <w:r w:rsidR="00912218" w:rsidRPr="00B66777">
        <w:t>Examination</w:t>
      </w:r>
    </w:p>
    <w:p w14:paraId="4B3E4CAE" w14:textId="77777777" w:rsidR="00160024" w:rsidRPr="00B66777" w:rsidRDefault="00160024" w:rsidP="009615FA">
      <w:pPr>
        <w:jc w:val="both"/>
        <w:rPr>
          <w:b/>
        </w:rPr>
      </w:pPr>
    </w:p>
    <w:p w14:paraId="301086F4" w14:textId="77777777" w:rsidR="00912218" w:rsidRPr="00B66777" w:rsidRDefault="00912218" w:rsidP="009615FA">
      <w:pPr>
        <w:jc w:val="both"/>
        <w:rPr>
          <w:b/>
        </w:rPr>
      </w:pPr>
      <w:r w:rsidRPr="00B66777">
        <w:rPr>
          <w:b/>
        </w:rPr>
        <w:t>REFERENCES</w:t>
      </w:r>
    </w:p>
    <w:p w14:paraId="05160D05" w14:textId="77777777" w:rsidR="00912218" w:rsidRPr="00B66777" w:rsidRDefault="00A16BA4" w:rsidP="006721F3">
      <w:pPr>
        <w:pStyle w:val="ListParagraph"/>
        <w:numPr>
          <w:ilvl w:val="0"/>
          <w:numId w:val="93"/>
        </w:numPr>
        <w:contextualSpacing w:val="0"/>
        <w:jc w:val="both"/>
      </w:pPr>
      <w:r w:rsidRPr="00B66777">
        <w:t xml:space="preserve">Essential Agricultural Science for Senior Secondary Schools </w:t>
      </w:r>
      <w:r w:rsidR="00912218" w:rsidRPr="00B66777">
        <w:t xml:space="preserve">by O. A. </w:t>
      </w:r>
      <w:proofErr w:type="spellStart"/>
      <w:r w:rsidR="00912218" w:rsidRPr="00B66777">
        <w:t>Iwena</w:t>
      </w:r>
      <w:proofErr w:type="spellEnd"/>
    </w:p>
    <w:p w14:paraId="39FE2C25" w14:textId="77777777" w:rsidR="00912218" w:rsidRPr="00B66777" w:rsidRDefault="00231680" w:rsidP="006721F3">
      <w:pPr>
        <w:pStyle w:val="ListParagraph"/>
        <w:numPr>
          <w:ilvl w:val="0"/>
          <w:numId w:val="93"/>
        </w:numPr>
        <w:contextualSpacing w:val="0"/>
        <w:jc w:val="both"/>
      </w:pPr>
      <w:r w:rsidRPr="00B66777">
        <w:t>Agricultural Science WAEC PQ</w:t>
      </w:r>
    </w:p>
    <w:p w14:paraId="66F04B2D" w14:textId="77777777" w:rsidR="00912218" w:rsidRPr="00B66777" w:rsidRDefault="00912218" w:rsidP="006721F3">
      <w:pPr>
        <w:pStyle w:val="ListParagraph"/>
        <w:numPr>
          <w:ilvl w:val="0"/>
          <w:numId w:val="93"/>
        </w:numPr>
        <w:contextualSpacing w:val="0"/>
        <w:jc w:val="both"/>
      </w:pPr>
      <w:r w:rsidRPr="00B66777">
        <w:t xml:space="preserve">Practical approach to animal production and health by </w:t>
      </w:r>
      <w:proofErr w:type="spellStart"/>
      <w:r w:rsidR="00C5657E" w:rsidRPr="00B66777">
        <w:t>Akinlade</w:t>
      </w:r>
      <w:proofErr w:type="spellEnd"/>
      <w:r w:rsidR="00C5657E" w:rsidRPr="00B66777">
        <w:t xml:space="preserve"> J. A</w:t>
      </w:r>
      <w:r w:rsidRPr="00B66777">
        <w:t xml:space="preserve">. </w:t>
      </w:r>
      <w:r w:rsidR="00C5657E" w:rsidRPr="00B66777">
        <w:t>et al.</w:t>
      </w:r>
    </w:p>
    <w:p w14:paraId="2B80DEFB" w14:textId="77777777" w:rsidR="00912218" w:rsidRPr="00B66777" w:rsidRDefault="00912218" w:rsidP="006721F3">
      <w:pPr>
        <w:pStyle w:val="ListParagraph"/>
        <w:numPr>
          <w:ilvl w:val="0"/>
          <w:numId w:val="93"/>
        </w:numPr>
        <w:contextualSpacing w:val="0"/>
        <w:jc w:val="both"/>
      </w:pPr>
      <w:r w:rsidRPr="00B66777">
        <w:t xml:space="preserve">General outlook to livestock production </w:t>
      </w:r>
      <w:r w:rsidR="00274AEB" w:rsidRPr="00B66777">
        <w:t xml:space="preserve">by </w:t>
      </w:r>
      <w:proofErr w:type="spellStart"/>
      <w:r w:rsidR="00274AEB" w:rsidRPr="00B66777">
        <w:t>Akinlade</w:t>
      </w:r>
      <w:proofErr w:type="spellEnd"/>
      <w:r w:rsidR="00274AEB" w:rsidRPr="00B66777">
        <w:t xml:space="preserve"> J. A. et al.</w:t>
      </w:r>
    </w:p>
    <w:p w14:paraId="09F710AA" w14:textId="77777777" w:rsidR="00912218" w:rsidRPr="00B66777" w:rsidRDefault="00912218" w:rsidP="006721F3">
      <w:pPr>
        <w:pStyle w:val="ListParagraph"/>
        <w:numPr>
          <w:ilvl w:val="0"/>
          <w:numId w:val="93"/>
        </w:numPr>
        <w:contextualSpacing w:val="0"/>
        <w:jc w:val="both"/>
      </w:pPr>
      <w:r w:rsidRPr="00B66777">
        <w:t xml:space="preserve">Essential biology </w:t>
      </w:r>
      <w:r w:rsidR="00A16BA4" w:rsidRPr="00B66777">
        <w:t xml:space="preserve">for Senior Secondary Schools </w:t>
      </w:r>
      <w:r w:rsidRPr="00B66777">
        <w:t xml:space="preserve">by </w:t>
      </w:r>
      <w:r w:rsidR="00A16BA4" w:rsidRPr="00B66777">
        <w:t>M. C. Michael</w:t>
      </w:r>
    </w:p>
    <w:p w14:paraId="6646F630" w14:textId="77777777" w:rsidR="005F78DF" w:rsidRPr="00B66777" w:rsidRDefault="00274AEB" w:rsidP="006721F3">
      <w:pPr>
        <w:pStyle w:val="ListParagraph"/>
        <w:numPr>
          <w:ilvl w:val="0"/>
          <w:numId w:val="93"/>
        </w:numPr>
        <w:contextualSpacing w:val="0"/>
        <w:jc w:val="both"/>
      </w:pPr>
      <w:r w:rsidRPr="00B66777">
        <w:t>Wikipedia</w:t>
      </w:r>
    </w:p>
    <w:p w14:paraId="4B5F84A0" w14:textId="77777777" w:rsidR="00BF2BC8" w:rsidRPr="00B66777" w:rsidRDefault="00BF2BC8" w:rsidP="00BF2BC8">
      <w:pPr>
        <w:pStyle w:val="ListParagraph"/>
        <w:ind w:left="0"/>
        <w:contextualSpacing w:val="0"/>
        <w:rPr>
          <w:b/>
        </w:rPr>
      </w:pPr>
    </w:p>
    <w:p w14:paraId="2A6FCB43" w14:textId="77777777" w:rsidR="00145809" w:rsidRPr="00B66777" w:rsidRDefault="00145809" w:rsidP="00BF2BC8">
      <w:pPr>
        <w:pStyle w:val="ListParagraph"/>
        <w:ind w:left="0"/>
        <w:contextualSpacing w:val="0"/>
        <w:rPr>
          <w:b/>
        </w:rPr>
      </w:pPr>
    </w:p>
    <w:p w14:paraId="1DD59AB7" w14:textId="77777777" w:rsidR="004200A0" w:rsidRPr="00B66777" w:rsidRDefault="004200A0" w:rsidP="00BF2BC8">
      <w:pPr>
        <w:pStyle w:val="ListParagraph"/>
        <w:ind w:left="0"/>
        <w:contextualSpacing w:val="0"/>
      </w:pPr>
      <w:r w:rsidRPr="00B66777">
        <w:rPr>
          <w:b/>
        </w:rPr>
        <w:t>WEEK ONE</w:t>
      </w:r>
    </w:p>
    <w:p w14:paraId="269D1C00" w14:textId="77777777" w:rsidR="002C422E" w:rsidRPr="00B66777" w:rsidRDefault="002C422E" w:rsidP="00BF2BC8">
      <w:pPr>
        <w:rPr>
          <w:b/>
        </w:rPr>
      </w:pPr>
      <w:r w:rsidRPr="00B66777">
        <w:rPr>
          <w:b/>
        </w:rPr>
        <w:t>SI</w:t>
      </w:r>
      <w:r w:rsidR="004200A0" w:rsidRPr="00B66777">
        <w:rPr>
          <w:b/>
        </w:rPr>
        <w:t>MPLE FARM TOOLS</w:t>
      </w:r>
    </w:p>
    <w:p w14:paraId="7447E458" w14:textId="77777777" w:rsidR="00D07E74" w:rsidRPr="00B66777" w:rsidRDefault="00D27EDA" w:rsidP="009615FA">
      <w:pPr>
        <w:jc w:val="both"/>
        <w:rPr>
          <w:b/>
        </w:rPr>
      </w:pPr>
      <w:r w:rsidRPr="00B66777">
        <w:rPr>
          <w:b/>
        </w:rPr>
        <w:t>CONTENT</w:t>
      </w:r>
      <w:r w:rsidR="00F44323" w:rsidRPr="00B66777">
        <w:rPr>
          <w:b/>
        </w:rPr>
        <w:tab/>
      </w:r>
    </w:p>
    <w:p w14:paraId="050FF497" w14:textId="77777777" w:rsidR="002C422E" w:rsidRPr="00B66777" w:rsidRDefault="00F44323" w:rsidP="006721F3">
      <w:pPr>
        <w:pStyle w:val="ListParagraph"/>
        <w:numPr>
          <w:ilvl w:val="0"/>
          <w:numId w:val="111"/>
        </w:numPr>
      </w:pPr>
      <w:r w:rsidRPr="00B66777">
        <w:t>Examples</w:t>
      </w:r>
      <w:r w:rsidR="002C422E" w:rsidRPr="00B66777">
        <w:t xml:space="preserve"> of farm tool</w:t>
      </w:r>
      <w:r w:rsidRPr="00B66777">
        <w:t>s</w:t>
      </w:r>
    </w:p>
    <w:p w14:paraId="5026F8A1" w14:textId="77777777" w:rsidR="00F44323" w:rsidRPr="00B66777" w:rsidRDefault="003D7903" w:rsidP="006721F3">
      <w:pPr>
        <w:pStyle w:val="ListParagraph"/>
        <w:numPr>
          <w:ilvl w:val="0"/>
          <w:numId w:val="111"/>
        </w:numPr>
      </w:pPr>
      <w:r w:rsidRPr="00B66777">
        <w:t xml:space="preserve">Description of simple farm </w:t>
      </w:r>
      <w:r w:rsidR="00F44323" w:rsidRPr="00B66777">
        <w:t>tools</w:t>
      </w:r>
    </w:p>
    <w:p w14:paraId="021D260A" w14:textId="77777777" w:rsidR="00F44323" w:rsidRPr="00B66777" w:rsidRDefault="003D7903" w:rsidP="006721F3">
      <w:pPr>
        <w:pStyle w:val="ListParagraph"/>
        <w:numPr>
          <w:ilvl w:val="0"/>
          <w:numId w:val="111"/>
        </w:numPr>
      </w:pPr>
      <w:r w:rsidRPr="00B66777">
        <w:t xml:space="preserve">Functions of </w:t>
      </w:r>
      <w:r w:rsidR="00F44323" w:rsidRPr="00B66777">
        <w:t>tools</w:t>
      </w:r>
    </w:p>
    <w:p w14:paraId="3348F02D" w14:textId="77777777" w:rsidR="00F44323" w:rsidRPr="00B66777" w:rsidRDefault="00F44323" w:rsidP="006721F3">
      <w:pPr>
        <w:pStyle w:val="ListParagraph"/>
        <w:numPr>
          <w:ilvl w:val="0"/>
          <w:numId w:val="111"/>
        </w:numPr>
      </w:pPr>
      <w:r w:rsidRPr="00B66777">
        <w:t xml:space="preserve">Maintenance of </w:t>
      </w:r>
      <w:r w:rsidR="003D7903" w:rsidRPr="00B66777">
        <w:t xml:space="preserve">simple farm </w:t>
      </w:r>
      <w:r w:rsidRPr="00B66777">
        <w:t>tools</w:t>
      </w:r>
    </w:p>
    <w:p w14:paraId="1032BE14" w14:textId="77777777" w:rsidR="00D07E74" w:rsidRPr="00B66777" w:rsidRDefault="00D07E74" w:rsidP="009615FA">
      <w:pPr>
        <w:jc w:val="both"/>
      </w:pPr>
    </w:p>
    <w:p w14:paraId="05B2B393" w14:textId="77777777" w:rsidR="002C422E" w:rsidRPr="00B66777" w:rsidRDefault="00F44323" w:rsidP="009615FA">
      <w:pPr>
        <w:jc w:val="both"/>
      </w:pPr>
      <w:r w:rsidRPr="00B66777">
        <w:t>Farm tools are simple handy tools constructed by the farmer or local craft</w:t>
      </w:r>
      <w:r w:rsidR="00A16BA4" w:rsidRPr="00B66777">
        <w:t>s</w:t>
      </w:r>
      <w:r w:rsidRPr="00B66777">
        <w:t xml:space="preserve"> men to carry out some basic farming operations. </w:t>
      </w:r>
      <w:r w:rsidR="002C422E" w:rsidRPr="00B66777">
        <w:t>Farmers who grow crops and keep animals usually use some simple tools to help make their work easier and faster.</w:t>
      </w:r>
    </w:p>
    <w:p w14:paraId="339FCB9F" w14:textId="77777777" w:rsidR="002C422E" w:rsidRPr="00B66777" w:rsidRDefault="00F44323" w:rsidP="009615FA">
      <w:pPr>
        <w:jc w:val="both"/>
        <w:rPr>
          <w:b/>
        </w:rPr>
      </w:pPr>
      <w:r w:rsidRPr="00B66777">
        <w:rPr>
          <w:b/>
        </w:rPr>
        <w:t xml:space="preserve">EXAMPLES </w:t>
      </w:r>
      <w:r w:rsidR="002C422E" w:rsidRPr="00B66777">
        <w:rPr>
          <w:b/>
        </w:rPr>
        <w:t>OF FARM TOOLS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0"/>
        <w:gridCol w:w="1208"/>
        <w:gridCol w:w="540"/>
        <w:gridCol w:w="1350"/>
        <w:gridCol w:w="540"/>
        <w:gridCol w:w="1620"/>
        <w:gridCol w:w="540"/>
        <w:gridCol w:w="900"/>
        <w:gridCol w:w="540"/>
        <w:gridCol w:w="1818"/>
      </w:tblGrid>
      <w:tr w:rsidR="001D2D82" w:rsidRPr="00B66777" w14:paraId="6013B101" w14:textId="77777777" w:rsidTr="00D07E74">
        <w:tc>
          <w:tcPr>
            <w:tcW w:w="520" w:type="dxa"/>
            <w:shd w:val="clear" w:color="auto" w:fill="auto"/>
          </w:tcPr>
          <w:p w14:paraId="1453559A" w14:textId="77777777" w:rsidR="00E2369B" w:rsidRPr="00B66777" w:rsidRDefault="00E2369B" w:rsidP="009615FA">
            <w:pPr>
              <w:jc w:val="both"/>
              <w:rPr>
                <w:lang w:eastAsia="zh-CN"/>
              </w:rPr>
            </w:pPr>
            <w:r w:rsidRPr="00B66777">
              <w:rPr>
                <w:lang w:eastAsia="zh-CN"/>
              </w:rPr>
              <w:t>1.</w:t>
            </w:r>
          </w:p>
        </w:tc>
        <w:tc>
          <w:tcPr>
            <w:tcW w:w="1208" w:type="dxa"/>
            <w:shd w:val="clear" w:color="auto" w:fill="auto"/>
          </w:tcPr>
          <w:p w14:paraId="5C07A952" w14:textId="77777777" w:rsidR="00E2369B" w:rsidRPr="00B66777" w:rsidRDefault="00E2369B" w:rsidP="009615FA">
            <w:pPr>
              <w:jc w:val="both"/>
              <w:rPr>
                <w:lang w:eastAsia="zh-CN"/>
              </w:rPr>
            </w:pPr>
            <w:r w:rsidRPr="00B66777">
              <w:rPr>
                <w:lang w:eastAsia="zh-CN"/>
              </w:rPr>
              <w:t>Cutlass</w:t>
            </w:r>
          </w:p>
        </w:tc>
        <w:tc>
          <w:tcPr>
            <w:tcW w:w="540" w:type="dxa"/>
            <w:shd w:val="clear" w:color="auto" w:fill="auto"/>
          </w:tcPr>
          <w:p w14:paraId="2CF7875B" w14:textId="77777777" w:rsidR="00E2369B" w:rsidRPr="00B66777" w:rsidRDefault="00E2369B" w:rsidP="009615FA">
            <w:pPr>
              <w:jc w:val="both"/>
              <w:rPr>
                <w:lang w:eastAsia="zh-CN"/>
              </w:rPr>
            </w:pPr>
            <w:r w:rsidRPr="00B66777">
              <w:rPr>
                <w:lang w:eastAsia="zh-CN"/>
              </w:rPr>
              <w:t>2.</w:t>
            </w:r>
          </w:p>
        </w:tc>
        <w:tc>
          <w:tcPr>
            <w:tcW w:w="1350" w:type="dxa"/>
            <w:shd w:val="clear" w:color="auto" w:fill="auto"/>
          </w:tcPr>
          <w:p w14:paraId="2F107C5C" w14:textId="77777777" w:rsidR="00E2369B" w:rsidRPr="00B66777" w:rsidRDefault="00E2369B" w:rsidP="009615FA">
            <w:pPr>
              <w:jc w:val="both"/>
              <w:rPr>
                <w:lang w:eastAsia="zh-CN"/>
              </w:rPr>
            </w:pPr>
            <w:r w:rsidRPr="00B66777">
              <w:rPr>
                <w:lang w:eastAsia="zh-CN"/>
              </w:rPr>
              <w:t>Hoe</w:t>
            </w:r>
          </w:p>
        </w:tc>
        <w:tc>
          <w:tcPr>
            <w:tcW w:w="540" w:type="dxa"/>
            <w:shd w:val="clear" w:color="auto" w:fill="auto"/>
          </w:tcPr>
          <w:p w14:paraId="267FA825" w14:textId="77777777" w:rsidR="00E2369B" w:rsidRPr="00B66777" w:rsidRDefault="00E2369B" w:rsidP="009615FA">
            <w:pPr>
              <w:jc w:val="both"/>
              <w:rPr>
                <w:lang w:eastAsia="zh-CN"/>
              </w:rPr>
            </w:pPr>
            <w:r w:rsidRPr="00B66777">
              <w:rPr>
                <w:lang w:eastAsia="zh-CN"/>
              </w:rPr>
              <w:t>3.</w:t>
            </w:r>
          </w:p>
        </w:tc>
        <w:tc>
          <w:tcPr>
            <w:tcW w:w="1620" w:type="dxa"/>
            <w:shd w:val="clear" w:color="auto" w:fill="auto"/>
          </w:tcPr>
          <w:p w14:paraId="0A625B4D" w14:textId="77777777" w:rsidR="00E2369B" w:rsidRPr="00B66777" w:rsidRDefault="001D2D82" w:rsidP="009615FA">
            <w:pPr>
              <w:jc w:val="both"/>
              <w:rPr>
                <w:lang w:eastAsia="zh-CN"/>
              </w:rPr>
            </w:pPr>
            <w:r w:rsidRPr="00B66777">
              <w:rPr>
                <w:lang w:eastAsia="zh-CN"/>
              </w:rPr>
              <w:t>Bolt and nut</w:t>
            </w:r>
          </w:p>
        </w:tc>
        <w:tc>
          <w:tcPr>
            <w:tcW w:w="540" w:type="dxa"/>
            <w:shd w:val="clear" w:color="auto" w:fill="auto"/>
          </w:tcPr>
          <w:p w14:paraId="7A5553DD" w14:textId="77777777" w:rsidR="00E2369B" w:rsidRPr="00B66777" w:rsidRDefault="00E2369B" w:rsidP="009615FA">
            <w:pPr>
              <w:jc w:val="both"/>
              <w:rPr>
                <w:lang w:eastAsia="zh-CN"/>
              </w:rPr>
            </w:pPr>
            <w:r w:rsidRPr="00B66777">
              <w:rPr>
                <w:lang w:eastAsia="zh-CN"/>
              </w:rPr>
              <w:t>4.</w:t>
            </w:r>
          </w:p>
        </w:tc>
        <w:tc>
          <w:tcPr>
            <w:tcW w:w="900" w:type="dxa"/>
            <w:shd w:val="clear" w:color="auto" w:fill="auto"/>
          </w:tcPr>
          <w:p w14:paraId="367F3CA6" w14:textId="77777777" w:rsidR="00E2369B" w:rsidRPr="00B66777" w:rsidRDefault="00E2369B" w:rsidP="009615FA">
            <w:pPr>
              <w:jc w:val="both"/>
              <w:rPr>
                <w:lang w:eastAsia="zh-CN"/>
              </w:rPr>
            </w:pPr>
            <w:r w:rsidRPr="00B66777">
              <w:rPr>
                <w:lang w:eastAsia="zh-CN"/>
              </w:rPr>
              <w:t>Shovel</w:t>
            </w:r>
          </w:p>
        </w:tc>
        <w:tc>
          <w:tcPr>
            <w:tcW w:w="540" w:type="dxa"/>
            <w:shd w:val="clear" w:color="auto" w:fill="auto"/>
          </w:tcPr>
          <w:p w14:paraId="4A466D6B" w14:textId="77777777" w:rsidR="00E2369B" w:rsidRPr="00B66777" w:rsidRDefault="00E2369B" w:rsidP="009615FA">
            <w:pPr>
              <w:jc w:val="both"/>
              <w:rPr>
                <w:lang w:eastAsia="zh-CN"/>
              </w:rPr>
            </w:pPr>
            <w:r w:rsidRPr="00B66777">
              <w:rPr>
                <w:lang w:eastAsia="zh-CN"/>
              </w:rPr>
              <w:t>5.</w:t>
            </w:r>
          </w:p>
        </w:tc>
        <w:tc>
          <w:tcPr>
            <w:tcW w:w="1818" w:type="dxa"/>
            <w:shd w:val="clear" w:color="auto" w:fill="auto"/>
          </w:tcPr>
          <w:p w14:paraId="0AE075CB" w14:textId="77777777" w:rsidR="00E2369B" w:rsidRPr="00B66777" w:rsidRDefault="00E2369B" w:rsidP="009615FA">
            <w:pPr>
              <w:jc w:val="both"/>
              <w:rPr>
                <w:lang w:eastAsia="zh-CN"/>
              </w:rPr>
            </w:pPr>
            <w:r w:rsidRPr="00B66777">
              <w:rPr>
                <w:lang w:eastAsia="zh-CN"/>
              </w:rPr>
              <w:t>Garden fork</w:t>
            </w:r>
          </w:p>
        </w:tc>
      </w:tr>
      <w:tr w:rsidR="001D2D82" w:rsidRPr="00B66777" w14:paraId="150FB375" w14:textId="77777777" w:rsidTr="00D07E74">
        <w:tc>
          <w:tcPr>
            <w:tcW w:w="520" w:type="dxa"/>
            <w:shd w:val="clear" w:color="auto" w:fill="auto"/>
          </w:tcPr>
          <w:p w14:paraId="6E7A5F68" w14:textId="77777777" w:rsidR="00E2369B" w:rsidRPr="00B66777" w:rsidRDefault="00E2369B" w:rsidP="009615FA">
            <w:pPr>
              <w:jc w:val="both"/>
              <w:rPr>
                <w:lang w:eastAsia="zh-CN"/>
              </w:rPr>
            </w:pPr>
            <w:r w:rsidRPr="00B66777">
              <w:rPr>
                <w:lang w:eastAsia="zh-CN"/>
              </w:rPr>
              <w:t>6.</w:t>
            </w:r>
          </w:p>
        </w:tc>
        <w:tc>
          <w:tcPr>
            <w:tcW w:w="1208" w:type="dxa"/>
            <w:shd w:val="clear" w:color="auto" w:fill="auto"/>
          </w:tcPr>
          <w:p w14:paraId="67AB1622" w14:textId="77777777" w:rsidR="00E2369B" w:rsidRPr="00B66777" w:rsidRDefault="00E2369B" w:rsidP="009615FA">
            <w:pPr>
              <w:jc w:val="both"/>
              <w:rPr>
                <w:lang w:eastAsia="zh-CN"/>
              </w:rPr>
            </w:pPr>
            <w:r w:rsidRPr="00B66777">
              <w:rPr>
                <w:lang w:eastAsia="zh-CN"/>
              </w:rPr>
              <w:t>Hand fork</w:t>
            </w:r>
          </w:p>
        </w:tc>
        <w:tc>
          <w:tcPr>
            <w:tcW w:w="540" w:type="dxa"/>
            <w:shd w:val="clear" w:color="auto" w:fill="auto"/>
          </w:tcPr>
          <w:p w14:paraId="297D1236" w14:textId="77777777" w:rsidR="00E2369B" w:rsidRPr="00B66777" w:rsidRDefault="00E2369B" w:rsidP="009615FA">
            <w:pPr>
              <w:jc w:val="both"/>
              <w:rPr>
                <w:lang w:eastAsia="zh-CN"/>
              </w:rPr>
            </w:pPr>
            <w:r w:rsidRPr="00B66777">
              <w:rPr>
                <w:lang w:eastAsia="zh-CN"/>
              </w:rPr>
              <w:t>7.</w:t>
            </w:r>
          </w:p>
        </w:tc>
        <w:tc>
          <w:tcPr>
            <w:tcW w:w="1350" w:type="dxa"/>
            <w:shd w:val="clear" w:color="auto" w:fill="auto"/>
          </w:tcPr>
          <w:p w14:paraId="3E305EC2" w14:textId="77777777" w:rsidR="00E2369B" w:rsidRPr="00B66777" w:rsidRDefault="00E2369B" w:rsidP="009615FA">
            <w:pPr>
              <w:jc w:val="both"/>
              <w:rPr>
                <w:lang w:eastAsia="zh-CN"/>
              </w:rPr>
            </w:pPr>
            <w:r w:rsidRPr="00B66777">
              <w:rPr>
                <w:lang w:eastAsia="zh-CN"/>
              </w:rPr>
              <w:t>Axe</w:t>
            </w:r>
          </w:p>
        </w:tc>
        <w:tc>
          <w:tcPr>
            <w:tcW w:w="540" w:type="dxa"/>
            <w:shd w:val="clear" w:color="auto" w:fill="auto"/>
          </w:tcPr>
          <w:p w14:paraId="60B01AB5" w14:textId="77777777" w:rsidR="00E2369B" w:rsidRPr="00B66777" w:rsidRDefault="00E2369B" w:rsidP="009615FA">
            <w:pPr>
              <w:jc w:val="both"/>
              <w:rPr>
                <w:lang w:eastAsia="zh-CN"/>
              </w:rPr>
            </w:pPr>
            <w:r w:rsidRPr="00B66777">
              <w:rPr>
                <w:lang w:eastAsia="zh-CN"/>
              </w:rPr>
              <w:t>8.</w:t>
            </w:r>
          </w:p>
        </w:tc>
        <w:tc>
          <w:tcPr>
            <w:tcW w:w="1620" w:type="dxa"/>
            <w:shd w:val="clear" w:color="auto" w:fill="auto"/>
          </w:tcPr>
          <w:p w14:paraId="5EFD709D" w14:textId="77777777" w:rsidR="00E2369B" w:rsidRPr="00B66777" w:rsidRDefault="001D2D82" w:rsidP="009615FA">
            <w:pPr>
              <w:jc w:val="both"/>
              <w:rPr>
                <w:lang w:eastAsia="zh-CN"/>
              </w:rPr>
            </w:pPr>
            <w:r w:rsidRPr="00B66777">
              <w:rPr>
                <w:lang w:eastAsia="zh-CN"/>
              </w:rPr>
              <w:t>Screw driver</w:t>
            </w:r>
          </w:p>
        </w:tc>
        <w:tc>
          <w:tcPr>
            <w:tcW w:w="540" w:type="dxa"/>
            <w:shd w:val="clear" w:color="auto" w:fill="auto"/>
          </w:tcPr>
          <w:p w14:paraId="3BD60F3A" w14:textId="77777777" w:rsidR="00E2369B" w:rsidRPr="00B66777" w:rsidRDefault="00E2369B" w:rsidP="009615FA">
            <w:pPr>
              <w:jc w:val="both"/>
              <w:rPr>
                <w:lang w:eastAsia="zh-CN"/>
              </w:rPr>
            </w:pPr>
            <w:r w:rsidRPr="00B66777">
              <w:rPr>
                <w:lang w:eastAsia="zh-CN"/>
              </w:rPr>
              <w:t>9.</w:t>
            </w:r>
          </w:p>
        </w:tc>
        <w:tc>
          <w:tcPr>
            <w:tcW w:w="900" w:type="dxa"/>
            <w:shd w:val="clear" w:color="auto" w:fill="auto"/>
          </w:tcPr>
          <w:p w14:paraId="1E12F5E5" w14:textId="77777777" w:rsidR="00E2369B" w:rsidRPr="00B66777" w:rsidRDefault="00D07E74" w:rsidP="00D07E74">
            <w:pPr>
              <w:jc w:val="both"/>
              <w:rPr>
                <w:lang w:eastAsia="zh-CN"/>
              </w:rPr>
            </w:pPr>
            <w:r w:rsidRPr="00B66777">
              <w:rPr>
                <w:lang w:eastAsia="zh-CN"/>
              </w:rPr>
              <w:t xml:space="preserve">Digger </w:t>
            </w:r>
          </w:p>
        </w:tc>
        <w:tc>
          <w:tcPr>
            <w:tcW w:w="540" w:type="dxa"/>
            <w:shd w:val="clear" w:color="auto" w:fill="auto"/>
          </w:tcPr>
          <w:p w14:paraId="58701327" w14:textId="77777777" w:rsidR="00E2369B" w:rsidRPr="00B66777" w:rsidRDefault="00E2369B" w:rsidP="009615FA">
            <w:pPr>
              <w:jc w:val="both"/>
              <w:rPr>
                <w:lang w:eastAsia="zh-CN"/>
              </w:rPr>
            </w:pPr>
            <w:r w:rsidRPr="00B66777">
              <w:rPr>
                <w:lang w:eastAsia="zh-CN"/>
              </w:rPr>
              <w:t>10.</w:t>
            </w:r>
          </w:p>
        </w:tc>
        <w:tc>
          <w:tcPr>
            <w:tcW w:w="1818" w:type="dxa"/>
            <w:shd w:val="clear" w:color="auto" w:fill="auto"/>
          </w:tcPr>
          <w:p w14:paraId="5E9BAB83" w14:textId="77777777" w:rsidR="00E2369B" w:rsidRPr="00B66777" w:rsidRDefault="00D07E74" w:rsidP="009615FA">
            <w:pPr>
              <w:jc w:val="both"/>
              <w:rPr>
                <w:lang w:eastAsia="zh-CN"/>
              </w:rPr>
            </w:pPr>
            <w:r w:rsidRPr="00B66777">
              <w:rPr>
                <w:lang w:eastAsia="zh-CN"/>
              </w:rPr>
              <w:t>Head pan</w:t>
            </w:r>
          </w:p>
        </w:tc>
      </w:tr>
      <w:tr w:rsidR="001D2D82" w:rsidRPr="00B66777" w14:paraId="171B074B" w14:textId="77777777" w:rsidTr="00D07E74">
        <w:tc>
          <w:tcPr>
            <w:tcW w:w="520" w:type="dxa"/>
            <w:shd w:val="clear" w:color="auto" w:fill="auto"/>
          </w:tcPr>
          <w:p w14:paraId="16645471" w14:textId="77777777" w:rsidR="00E2369B" w:rsidRPr="00B66777" w:rsidRDefault="00E2369B" w:rsidP="009615FA">
            <w:pPr>
              <w:jc w:val="both"/>
              <w:rPr>
                <w:lang w:eastAsia="zh-CN"/>
              </w:rPr>
            </w:pPr>
            <w:r w:rsidRPr="00B66777">
              <w:rPr>
                <w:lang w:eastAsia="zh-CN"/>
              </w:rPr>
              <w:t>11.</w:t>
            </w:r>
          </w:p>
        </w:tc>
        <w:tc>
          <w:tcPr>
            <w:tcW w:w="1208" w:type="dxa"/>
            <w:shd w:val="clear" w:color="auto" w:fill="auto"/>
          </w:tcPr>
          <w:p w14:paraId="22082ABA" w14:textId="77777777" w:rsidR="00E2369B" w:rsidRPr="00B66777" w:rsidRDefault="001D2D82" w:rsidP="009615FA">
            <w:pPr>
              <w:jc w:val="both"/>
              <w:rPr>
                <w:lang w:eastAsia="zh-CN"/>
              </w:rPr>
            </w:pPr>
            <w:r w:rsidRPr="00B66777">
              <w:rPr>
                <w:lang w:eastAsia="zh-CN"/>
              </w:rPr>
              <w:t>Spanner</w:t>
            </w:r>
          </w:p>
        </w:tc>
        <w:tc>
          <w:tcPr>
            <w:tcW w:w="540" w:type="dxa"/>
            <w:shd w:val="clear" w:color="auto" w:fill="auto"/>
          </w:tcPr>
          <w:p w14:paraId="2E5BD379" w14:textId="77777777" w:rsidR="00E2369B" w:rsidRPr="00B66777" w:rsidRDefault="00E2369B" w:rsidP="009615FA">
            <w:pPr>
              <w:jc w:val="both"/>
              <w:rPr>
                <w:lang w:eastAsia="zh-CN"/>
              </w:rPr>
            </w:pPr>
            <w:r w:rsidRPr="00B66777">
              <w:rPr>
                <w:lang w:eastAsia="zh-CN"/>
              </w:rPr>
              <w:t>12.</w:t>
            </w:r>
          </w:p>
        </w:tc>
        <w:tc>
          <w:tcPr>
            <w:tcW w:w="1350" w:type="dxa"/>
            <w:shd w:val="clear" w:color="auto" w:fill="auto"/>
          </w:tcPr>
          <w:p w14:paraId="13CCA1C0" w14:textId="77777777" w:rsidR="00E2369B" w:rsidRPr="00B66777" w:rsidRDefault="00D07E74" w:rsidP="009615FA">
            <w:pPr>
              <w:jc w:val="both"/>
              <w:rPr>
                <w:lang w:eastAsia="zh-CN"/>
              </w:rPr>
            </w:pPr>
            <w:r w:rsidRPr="00B66777">
              <w:rPr>
                <w:lang w:eastAsia="zh-CN"/>
              </w:rPr>
              <w:t>Mallet</w:t>
            </w:r>
          </w:p>
        </w:tc>
        <w:tc>
          <w:tcPr>
            <w:tcW w:w="540" w:type="dxa"/>
            <w:shd w:val="clear" w:color="auto" w:fill="auto"/>
          </w:tcPr>
          <w:p w14:paraId="2C65FF98" w14:textId="77777777" w:rsidR="00E2369B" w:rsidRPr="00B66777" w:rsidRDefault="00E2369B" w:rsidP="009615FA">
            <w:pPr>
              <w:jc w:val="both"/>
              <w:rPr>
                <w:lang w:eastAsia="zh-CN"/>
              </w:rPr>
            </w:pPr>
            <w:r w:rsidRPr="00B66777">
              <w:rPr>
                <w:lang w:eastAsia="zh-CN"/>
              </w:rPr>
              <w:t>13.</w:t>
            </w:r>
          </w:p>
        </w:tc>
        <w:tc>
          <w:tcPr>
            <w:tcW w:w="1620" w:type="dxa"/>
            <w:shd w:val="clear" w:color="auto" w:fill="auto"/>
          </w:tcPr>
          <w:p w14:paraId="600B3093" w14:textId="77777777" w:rsidR="00E2369B" w:rsidRPr="00B66777" w:rsidRDefault="00E2369B" w:rsidP="009615FA">
            <w:pPr>
              <w:jc w:val="both"/>
              <w:rPr>
                <w:lang w:eastAsia="zh-CN"/>
              </w:rPr>
            </w:pPr>
            <w:r w:rsidRPr="00B66777">
              <w:rPr>
                <w:lang w:eastAsia="zh-CN"/>
              </w:rPr>
              <w:t>Budding knife</w:t>
            </w:r>
          </w:p>
        </w:tc>
        <w:tc>
          <w:tcPr>
            <w:tcW w:w="540" w:type="dxa"/>
            <w:shd w:val="clear" w:color="auto" w:fill="auto"/>
          </w:tcPr>
          <w:p w14:paraId="285366BF" w14:textId="77777777" w:rsidR="00E2369B" w:rsidRPr="00B66777" w:rsidRDefault="00E2369B" w:rsidP="009615FA">
            <w:pPr>
              <w:jc w:val="both"/>
              <w:rPr>
                <w:lang w:eastAsia="zh-CN"/>
              </w:rPr>
            </w:pPr>
            <w:r w:rsidRPr="00B66777">
              <w:rPr>
                <w:lang w:eastAsia="zh-CN"/>
              </w:rPr>
              <w:t>14.</w:t>
            </w:r>
          </w:p>
        </w:tc>
        <w:tc>
          <w:tcPr>
            <w:tcW w:w="900" w:type="dxa"/>
            <w:shd w:val="clear" w:color="auto" w:fill="auto"/>
          </w:tcPr>
          <w:p w14:paraId="22998415" w14:textId="77777777" w:rsidR="00E2369B" w:rsidRPr="00B66777" w:rsidRDefault="001D2D82" w:rsidP="009615FA">
            <w:pPr>
              <w:jc w:val="both"/>
              <w:rPr>
                <w:lang w:eastAsia="zh-CN"/>
              </w:rPr>
            </w:pPr>
            <w:r w:rsidRPr="00B66777">
              <w:rPr>
                <w:lang w:eastAsia="zh-CN"/>
              </w:rPr>
              <w:t>Plier</w:t>
            </w:r>
          </w:p>
        </w:tc>
        <w:tc>
          <w:tcPr>
            <w:tcW w:w="540" w:type="dxa"/>
            <w:shd w:val="clear" w:color="auto" w:fill="auto"/>
          </w:tcPr>
          <w:p w14:paraId="766CD32C" w14:textId="77777777" w:rsidR="00E2369B" w:rsidRPr="00B66777" w:rsidRDefault="00E2369B" w:rsidP="009615FA">
            <w:pPr>
              <w:jc w:val="both"/>
              <w:rPr>
                <w:lang w:eastAsia="zh-CN"/>
              </w:rPr>
            </w:pPr>
            <w:r w:rsidRPr="00B66777">
              <w:rPr>
                <w:lang w:eastAsia="zh-CN"/>
              </w:rPr>
              <w:t>15.</w:t>
            </w:r>
          </w:p>
        </w:tc>
        <w:tc>
          <w:tcPr>
            <w:tcW w:w="1818" w:type="dxa"/>
            <w:shd w:val="clear" w:color="auto" w:fill="auto"/>
          </w:tcPr>
          <w:p w14:paraId="47EE2C01" w14:textId="77777777" w:rsidR="00E2369B" w:rsidRPr="00B66777" w:rsidRDefault="00E2369B" w:rsidP="009615FA">
            <w:pPr>
              <w:jc w:val="both"/>
              <w:rPr>
                <w:lang w:eastAsia="zh-CN"/>
              </w:rPr>
            </w:pPr>
            <w:r w:rsidRPr="00B66777">
              <w:rPr>
                <w:lang w:eastAsia="zh-CN"/>
              </w:rPr>
              <w:t>Harvesting knife</w:t>
            </w:r>
          </w:p>
        </w:tc>
      </w:tr>
      <w:tr w:rsidR="001D2D82" w:rsidRPr="00B66777" w14:paraId="6F624536" w14:textId="77777777" w:rsidTr="00D07E74">
        <w:tc>
          <w:tcPr>
            <w:tcW w:w="520" w:type="dxa"/>
            <w:shd w:val="clear" w:color="auto" w:fill="auto"/>
          </w:tcPr>
          <w:p w14:paraId="02F3956D" w14:textId="77777777" w:rsidR="00E2369B" w:rsidRPr="00B66777" w:rsidRDefault="00E2369B" w:rsidP="009615FA">
            <w:pPr>
              <w:jc w:val="both"/>
              <w:rPr>
                <w:lang w:eastAsia="zh-CN"/>
              </w:rPr>
            </w:pPr>
            <w:r w:rsidRPr="00B66777">
              <w:rPr>
                <w:lang w:eastAsia="zh-CN"/>
              </w:rPr>
              <w:t>16.</w:t>
            </w:r>
          </w:p>
        </w:tc>
        <w:tc>
          <w:tcPr>
            <w:tcW w:w="1208" w:type="dxa"/>
            <w:shd w:val="clear" w:color="auto" w:fill="auto"/>
          </w:tcPr>
          <w:p w14:paraId="55B82D85" w14:textId="77777777" w:rsidR="00E2369B" w:rsidRPr="00B66777" w:rsidRDefault="001D2D82" w:rsidP="009615FA">
            <w:pPr>
              <w:jc w:val="both"/>
              <w:rPr>
                <w:lang w:eastAsia="zh-CN"/>
              </w:rPr>
            </w:pPr>
            <w:r w:rsidRPr="00B66777">
              <w:rPr>
                <w:lang w:eastAsia="zh-CN"/>
              </w:rPr>
              <w:t>Crowbar</w:t>
            </w:r>
          </w:p>
        </w:tc>
        <w:tc>
          <w:tcPr>
            <w:tcW w:w="540" w:type="dxa"/>
            <w:shd w:val="clear" w:color="auto" w:fill="auto"/>
          </w:tcPr>
          <w:p w14:paraId="15B726A1" w14:textId="77777777" w:rsidR="00E2369B" w:rsidRPr="00B66777" w:rsidRDefault="00E2369B" w:rsidP="009615FA">
            <w:pPr>
              <w:jc w:val="both"/>
              <w:rPr>
                <w:lang w:eastAsia="zh-CN"/>
              </w:rPr>
            </w:pPr>
            <w:r w:rsidRPr="00B66777">
              <w:rPr>
                <w:lang w:eastAsia="zh-CN"/>
              </w:rPr>
              <w:t>17.</w:t>
            </w:r>
          </w:p>
        </w:tc>
        <w:tc>
          <w:tcPr>
            <w:tcW w:w="1350" w:type="dxa"/>
            <w:shd w:val="clear" w:color="auto" w:fill="auto"/>
          </w:tcPr>
          <w:p w14:paraId="2E51BAC4" w14:textId="77777777" w:rsidR="00E2369B" w:rsidRPr="00B66777" w:rsidRDefault="00E2369B" w:rsidP="009615FA">
            <w:pPr>
              <w:jc w:val="both"/>
              <w:rPr>
                <w:lang w:eastAsia="zh-CN"/>
              </w:rPr>
            </w:pPr>
            <w:r w:rsidRPr="00B66777">
              <w:rPr>
                <w:lang w:eastAsia="zh-CN"/>
              </w:rPr>
              <w:t>Sickle</w:t>
            </w:r>
          </w:p>
        </w:tc>
        <w:tc>
          <w:tcPr>
            <w:tcW w:w="540" w:type="dxa"/>
            <w:shd w:val="clear" w:color="auto" w:fill="auto"/>
          </w:tcPr>
          <w:p w14:paraId="1076C799" w14:textId="77777777" w:rsidR="00E2369B" w:rsidRPr="00B66777" w:rsidRDefault="00E2369B" w:rsidP="009615FA">
            <w:pPr>
              <w:jc w:val="both"/>
              <w:rPr>
                <w:lang w:eastAsia="zh-CN"/>
              </w:rPr>
            </w:pPr>
            <w:r w:rsidRPr="00B66777">
              <w:rPr>
                <w:lang w:eastAsia="zh-CN"/>
              </w:rPr>
              <w:t>18.</w:t>
            </w:r>
          </w:p>
        </w:tc>
        <w:tc>
          <w:tcPr>
            <w:tcW w:w="1620" w:type="dxa"/>
            <w:shd w:val="clear" w:color="auto" w:fill="auto"/>
          </w:tcPr>
          <w:p w14:paraId="37D3FC9E" w14:textId="77777777" w:rsidR="00E2369B" w:rsidRPr="00B66777" w:rsidRDefault="001D2D82" w:rsidP="001D2D82">
            <w:pPr>
              <w:jc w:val="both"/>
              <w:rPr>
                <w:lang w:eastAsia="zh-CN"/>
              </w:rPr>
            </w:pPr>
            <w:r w:rsidRPr="00B66777">
              <w:rPr>
                <w:lang w:eastAsia="zh-CN"/>
              </w:rPr>
              <w:t xml:space="preserve">Wheel barrow </w:t>
            </w:r>
          </w:p>
        </w:tc>
        <w:tc>
          <w:tcPr>
            <w:tcW w:w="540" w:type="dxa"/>
            <w:shd w:val="clear" w:color="auto" w:fill="auto"/>
          </w:tcPr>
          <w:p w14:paraId="5A8F108A" w14:textId="77777777" w:rsidR="00E2369B" w:rsidRPr="00B66777" w:rsidRDefault="00E2369B" w:rsidP="009615FA">
            <w:pPr>
              <w:jc w:val="both"/>
              <w:rPr>
                <w:lang w:eastAsia="zh-CN"/>
              </w:rPr>
            </w:pPr>
            <w:r w:rsidRPr="00B66777">
              <w:rPr>
                <w:lang w:eastAsia="zh-CN"/>
              </w:rPr>
              <w:t>19.</w:t>
            </w:r>
          </w:p>
        </w:tc>
        <w:tc>
          <w:tcPr>
            <w:tcW w:w="900" w:type="dxa"/>
            <w:shd w:val="clear" w:color="auto" w:fill="auto"/>
          </w:tcPr>
          <w:p w14:paraId="3D7A617D" w14:textId="77777777" w:rsidR="00E2369B" w:rsidRPr="00B66777" w:rsidRDefault="00D07E74" w:rsidP="009615FA">
            <w:pPr>
              <w:jc w:val="both"/>
              <w:rPr>
                <w:lang w:eastAsia="zh-CN"/>
              </w:rPr>
            </w:pPr>
            <w:r w:rsidRPr="00B66777">
              <w:rPr>
                <w:lang w:eastAsia="zh-CN"/>
              </w:rPr>
              <w:t>Shear</w:t>
            </w:r>
          </w:p>
        </w:tc>
        <w:tc>
          <w:tcPr>
            <w:tcW w:w="540" w:type="dxa"/>
            <w:shd w:val="clear" w:color="auto" w:fill="auto"/>
          </w:tcPr>
          <w:p w14:paraId="1AFACCB5" w14:textId="77777777" w:rsidR="00E2369B" w:rsidRPr="00B66777" w:rsidRDefault="00E2369B" w:rsidP="009615FA">
            <w:pPr>
              <w:jc w:val="both"/>
              <w:rPr>
                <w:lang w:eastAsia="zh-CN"/>
              </w:rPr>
            </w:pPr>
            <w:r w:rsidRPr="00B66777">
              <w:rPr>
                <w:lang w:eastAsia="zh-CN"/>
              </w:rPr>
              <w:t>20.</w:t>
            </w:r>
          </w:p>
        </w:tc>
        <w:tc>
          <w:tcPr>
            <w:tcW w:w="1818" w:type="dxa"/>
            <w:shd w:val="clear" w:color="auto" w:fill="auto"/>
          </w:tcPr>
          <w:p w14:paraId="228BFC7E" w14:textId="77777777" w:rsidR="00E2369B" w:rsidRPr="00B66777" w:rsidRDefault="00E2369B" w:rsidP="009615FA">
            <w:pPr>
              <w:jc w:val="both"/>
              <w:rPr>
                <w:lang w:eastAsia="zh-CN"/>
              </w:rPr>
            </w:pPr>
            <w:r w:rsidRPr="00B66777">
              <w:rPr>
                <w:lang w:eastAsia="zh-CN"/>
              </w:rPr>
              <w:t>Emasculator</w:t>
            </w:r>
          </w:p>
        </w:tc>
      </w:tr>
      <w:tr w:rsidR="001D2D82" w:rsidRPr="00B66777" w14:paraId="32FBDCBB" w14:textId="77777777" w:rsidTr="00D07E74">
        <w:tc>
          <w:tcPr>
            <w:tcW w:w="520" w:type="dxa"/>
            <w:shd w:val="clear" w:color="auto" w:fill="auto"/>
          </w:tcPr>
          <w:p w14:paraId="280627D9" w14:textId="77777777" w:rsidR="00E2369B" w:rsidRPr="00B66777" w:rsidRDefault="00E2369B" w:rsidP="009615FA">
            <w:pPr>
              <w:jc w:val="both"/>
              <w:rPr>
                <w:lang w:eastAsia="zh-CN"/>
              </w:rPr>
            </w:pPr>
            <w:r w:rsidRPr="00B66777">
              <w:rPr>
                <w:lang w:eastAsia="zh-CN"/>
              </w:rPr>
              <w:t>21.</w:t>
            </w:r>
          </w:p>
        </w:tc>
        <w:tc>
          <w:tcPr>
            <w:tcW w:w="1208" w:type="dxa"/>
            <w:shd w:val="clear" w:color="auto" w:fill="auto"/>
          </w:tcPr>
          <w:p w14:paraId="0F3373CC" w14:textId="77777777" w:rsidR="00E2369B" w:rsidRPr="00B66777" w:rsidRDefault="00D07E74" w:rsidP="009615FA">
            <w:pPr>
              <w:jc w:val="both"/>
              <w:rPr>
                <w:lang w:eastAsia="zh-CN"/>
              </w:rPr>
            </w:pPr>
            <w:r w:rsidRPr="00B66777">
              <w:rPr>
                <w:lang w:eastAsia="zh-CN"/>
              </w:rPr>
              <w:t>Mattock</w:t>
            </w:r>
          </w:p>
        </w:tc>
        <w:tc>
          <w:tcPr>
            <w:tcW w:w="540" w:type="dxa"/>
            <w:shd w:val="clear" w:color="auto" w:fill="auto"/>
          </w:tcPr>
          <w:p w14:paraId="43EE02EB" w14:textId="77777777" w:rsidR="00E2369B" w:rsidRPr="00B66777" w:rsidRDefault="00E2369B" w:rsidP="009615FA">
            <w:pPr>
              <w:jc w:val="both"/>
              <w:rPr>
                <w:lang w:eastAsia="zh-CN"/>
              </w:rPr>
            </w:pPr>
            <w:r w:rsidRPr="00B66777">
              <w:rPr>
                <w:lang w:eastAsia="zh-CN"/>
              </w:rPr>
              <w:t>22.</w:t>
            </w:r>
          </w:p>
        </w:tc>
        <w:tc>
          <w:tcPr>
            <w:tcW w:w="1350" w:type="dxa"/>
            <w:shd w:val="clear" w:color="auto" w:fill="auto"/>
          </w:tcPr>
          <w:p w14:paraId="1CF2D8D9" w14:textId="77777777" w:rsidR="00E2369B" w:rsidRPr="00B66777" w:rsidRDefault="00E2369B" w:rsidP="009615FA">
            <w:pPr>
              <w:jc w:val="both"/>
              <w:rPr>
                <w:lang w:eastAsia="zh-CN"/>
              </w:rPr>
            </w:pPr>
            <w:r w:rsidRPr="00B66777">
              <w:rPr>
                <w:lang w:eastAsia="zh-CN"/>
              </w:rPr>
              <w:t>Hammer</w:t>
            </w:r>
          </w:p>
        </w:tc>
        <w:tc>
          <w:tcPr>
            <w:tcW w:w="540" w:type="dxa"/>
            <w:shd w:val="clear" w:color="auto" w:fill="auto"/>
          </w:tcPr>
          <w:p w14:paraId="2B75D0C1" w14:textId="77777777" w:rsidR="00E2369B" w:rsidRPr="00B66777" w:rsidRDefault="00E2369B" w:rsidP="009615FA">
            <w:pPr>
              <w:jc w:val="both"/>
              <w:rPr>
                <w:lang w:eastAsia="zh-CN"/>
              </w:rPr>
            </w:pPr>
            <w:r w:rsidRPr="00B66777">
              <w:rPr>
                <w:lang w:eastAsia="zh-CN"/>
              </w:rPr>
              <w:t>23.</w:t>
            </w:r>
          </w:p>
        </w:tc>
        <w:tc>
          <w:tcPr>
            <w:tcW w:w="1620" w:type="dxa"/>
            <w:shd w:val="clear" w:color="auto" w:fill="auto"/>
          </w:tcPr>
          <w:p w14:paraId="61D6405F" w14:textId="77777777" w:rsidR="00E2369B" w:rsidRPr="00B66777" w:rsidRDefault="001D2D82" w:rsidP="009615FA">
            <w:pPr>
              <w:jc w:val="both"/>
              <w:rPr>
                <w:lang w:eastAsia="zh-CN"/>
              </w:rPr>
            </w:pPr>
            <w:r w:rsidRPr="00B66777">
              <w:rPr>
                <w:lang w:eastAsia="zh-CN"/>
              </w:rPr>
              <w:t>Watering can</w:t>
            </w:r>
          </w:p>
        </w:tc>
        <w:tc>
          <w:tcPr>
            <w:tcW w:w="540" w:type="dxa"/>
            <w:shd w:val="clear" w:color="auto" w:fill="auto"/>
          </w:tcPr>
          <w:p w14:paraId="7370688E" w14:textId="77777777" w:rsidR="00E2369B" w:rsidRPr="00B66777" w:rsidRDefault="00E2369B" w:rsidP="009615FA">
            <w:pPr>
              <w:jc w:val="both"/>
              <w:rPr>
                <w:lang w:eastAsia="zh-CN"/>
              </w:rPr>
            </w:pPr>
            <w:r w:rsidRPr="00B66777">
              <w:rPr>
                <w:lang w:eastAsia="zh-CN"/>
              </w:rPr>
              <w:t>24.</w:t>
            </w:r>
          </w:p>
        </w:tc>
        <w:tc>
          <w:tcPr>
            <w:tcW w:w="900" w:type="dxa"/>
            <w:shd w:val="clear" w:color="auto" w:fill="auto"/>
          </w:tcPr>
          <w:p w14:paraId="3A680CF1" w14:textId="77777777" w:rsidR="00E2369B" w:rsidRPr="00B66777" w:rsidRDefault="00E2369B" w:rsidP="009615FA">
            <w:pPr>
              <w:jc w:val="both"/>
              <w:rPr>
                <w:lang w:eastAsia="zh-CN"/>
              </w:rPr>
            </w:pPr>
            <w:r w:rsidRPr="00B66777">
              <w:rPr>
                <w:lang w:eastAsia="zh-CN"/>
              </w:rPr>
              <w:t>Chisel</w:t>
            </w:r>
          </w:p>
        </w:tc>
        <w:tc>
          <w:tcPr>
            <w:tcW w:w="540" w:type="dxa"/>
            <w:shd w:val="clear" w:color="auto" w:fill="auto"/>
          </w:tcPr>
          <w:p w14:paraId="44C54F0B" w14:textId="77777777" w:rsidR="00E2369B" w:rsidRPr="00B66777" w:rsidRDefault="00E2369B" w:rsidP="009615FA">
            <w:pPr>
              <w:jc w:val="both"/>
              <w:rPr>
                <w:lang w:eastAsia="zh-CN"/>
              </w:rPr>
            </w:pPr>
            <w:r w:rsidRPr="00B66777">
              <w:rPr>
                <w:lang w:eastAsia="zh-CN"/>
              </w:rPr>
              <w:t>25.</w:t>
            </w:r>
          </w:p>
        </w:tc>
        <w:tc>
          <w:tcPr>
            <w:tcW w:w="1818" w:type="dxa"/>
            <w:shd w:val="clear" w:color="auto" w:fill="auto"/>
          </w:tcPr>
          <w:p w14:paraId="60763C80" w14:textId="77777777" w:rsidR="00E2369B" w:rsidRPr="00B66777" w:rsidRDefault="00D07E74" w:rsidP="009615FA">
            <w:pPr>
              <w:jc w:val="both"/>
              <w:rPr>
                <w:lang w:eastAsia="zh-CN"/>
              </w:rPr>
            </w:pPr>
            <w:r w:rsidRPr="00B66777">
              <w:rPr>
                <w:lang w:eastAsia="zh-CN"/>
              </w:rPr>
              <w:t>Pruning saw</w:t>
            </w:r>
          </w:p>
        </w:tc>
      </w:tr>
      <w:tr w:rsidR="001D2D82" w:rsidRPr="00B66777" w14:paraId="47E98BCC" w14:textId="77777777" w:rsidTr="00D07E74">
        <w:trPr>
          <w:trHeight w:val="215"/>
        </w:trPr>
        <w:tc>
          <w:tcPr>
            <w:tcW w:w="520" w:type="dxa"/>
            <w:shd w:val="clear" w:color="auto" w:fill="auto"/>
          </w:tcPr>
          <w:p w14:paraId="034FD0CC" w14:textId="77777777" w:rsidR="00E2369B" w:rsidRPr="00B66777" w:rsidRDefault="00E2369B" w:rsidP="009615FA">
            <w:pPr>
              <w:jc w:val="both"/>
              <w:rPr>
                <w:lang w:eastAsia="zh-CN"/>
              </w:rPr>
            </w:pPr>
            <w:r w:rsidRPr="00B66777">
              <w:rPr>
                <w:lang w:eastAsia="zh-CN"/>
              </w:rPr>
              <w:t>26.</w:t>
            </w:r>
          </w:p>
        </w:tc>
        <w:tc>
          <w:tcPr>
            <w:tcW w:w="1208" w:type="dxa"/>
            <w:shd w:val="clear" w:color="auto" w:fill="auto"/>
          </w:tcPr>
          <w:p w14:paraId="2809D3F0" w14:textId="77777777" w:rsidR="00E2369B" w:rsidRPr="00B66777" w:rsidRDefault="00E2369B" w:rsidP="009615FA">
            <w:pPr>
              <w:jc w:val="both"/>
              <w:rPr>
                <w:lang w:eastAsia="zh-CN"/>
              </w:rPr>
            </w:pPr>
            <w:r w:rsidRPr="00B66777">
              <w:rPr>
                <w:lang w:eastAsia="zh-CN"/>
              </w:rPr>
              <w:t>Secateurs</w:t>
            </w:r>
          </w:p>
        </w:tc>
        <w:tc>
          <w:tcPr>
            <w:tcW w:w="540" w:type="dxa"/>
            <w:shd w:val="clear" w:color="auto" w:fill="auto"/>
          </w:tcPr>
          <w:p w14:paraId="1C147004" w14:textId="77777777" w:rsidR="00E2369B" w:rsidRPr="00B66777" w:rsidRDefault="00E2369B" w:rsidP="009615FA">
            <w:pPr>
              <w:jc w:val="both"/>
              <w:rPr>
                <w:lang w:eastAsia="zh-CN"/>
              </w:rPr>
            </w:pPr>
            <w:r w:rsidRPr="00B66777">
              <w:rPr>
                <w:lang w:eastAsia="zh-CN"/>
              </w:rPr>
              <w:t>27.</w:t>
            </w:r>
          </w:p>
        </w:tc>
        <w:tc>
          <w:tcPr>
            <w:tcW w:w="1350" w:type="dxa"/>
            <w:shd w:val="clear" w:color="auto" w:fill="auto"/>
          </w:tcPr>
          <w:p w14:paraId="5719FB0E" w14:textId="77777777" w:rsidR="00E2369B" w:rsidRPr="00B66777" w:rsidRDefault="001D2D82" w:rsidP="001D2D82">
            <w:pPr>
              <w:jc w:val="both"/>
              <w:rPr>
                <w:lang w:eastAsia="zh-CN"/>
              </w:rPr>
            </w:pPr>
            <w:r w:rsidRPr="00B66777">
              <w:rPr>
                <w:lang w:eastAsia="zh-CN"/>
              </w:rPr>
              <w:t>Rake</w:t>
            </w:r>
          </w:p>
        </w:tc>
        <w:tc>
          <w:tcPr>
            <w:tcW w:w="540" w:type="dxa"/>
            <w:shd w:val="clear" w:color="auto" w:fill="auto"/>
          </w:tcPr>
          <w:p w14:paraId="1AC12B5E" w14:textId="77777777" w:rsidR="00E2369B" w:rsidRPr="00B66777" w:rsidRDefault="00E2369B" w:rsidP="009615FA">
            <w:pPr>
              <w:jc w:val="both"/>
              <w:rPr>
                <w:lang w:eastAsia="zh-CN"/>
              </w:rPr>
            </w:pPr>
            <w:r w:rsidRPr="00B66777">
              <w:rPr>
                <w:lang w:eastAsia="zh-CN"/>
              </w:rPr>
              <w:t>28.</w:t>
            </w:r>
          </w:p>
        </w:tc>
        <w:tc>
          <w:tcPr>
            <w:tcW w:w="1620" w:type="dxa"/>
            <w:shd w:val="clear" w:color="auto" w:fill="auto"/>
          </w:tcPr>
          <w:p w14:paraId="7FA98279" w14:textId="77777777" w:rsidR="00E2369B" w:rsidRPr="00B66777" w:rsidRDefault="00E2369B" w:rsidP="009615FA">
            <w:pPr>
              <w:jc w:val="both"/>
              <w:rPr>
                <w:lang w:eastAsia="zh-CN"/>
              </w:rPr>
            </w:pPr>
            <w:r w:rsidRPr="00B66777">
              <w:rPr>
                <w:lang w:eastAsia="zh-CN"/>
              </w:rPr>
              <w:t>Hand trowel</w:t>
            </w:r>
          </w:p>
        </w:tc>
        <w:tc>
          <w:tcPr>
            <w:tcW w:w="540" w:type="dxa"/>
            <w:shd w:val="clear" w:color="auto" w:fill="auto"/>
          </w:tcPr>
          <w:p w14:paraId="24FF472E" w14:textId="77777777" w:rsidR="00E2369B" w:rsidRPr="00B66777" w:rsidRDefault="00E2369B" w:rsidP="009615FA">
            <w:pPr>
              <w:jc w:val="both"/>
              <w:rPr>
                <w:lang w:eastAsia="zh-CN"/>
              </w:rPr>
            </w:pPr>
            <w:r w:rsidRPr="00B66777">
              <w:rPr>
                <w:lang w:eastAsia="zh-CN"/>
              </w:rPr>
              <w:t>29.</w:t>
            </w:r>
          </w:p>
        </w:tc>
        <w:tc>
          <w:tcPr>
            <w:tcW w:w="900" w:type="dxa"/>
            <w:shd w:val="clear" w:color="auto" w:fill="auto"/>
          </w:tcPr>
          <w:p w14:paraId="705A86DA" w14:textId="77777777" w:rsidR="00E2369B" w:rsidRPr="00B66777" w:rsidRDefault="001D2D82" w:rsidP="009615FA">
            <w:pPr>
              <w:rPr>
                <w:lang w:eastAsia="zh-CN"/>
              </w:rPr>
            </w:pPr>
            <w:r w:rsidRPr="00B66777">
              <w:rPr>
                <w:lang w:eastAsia="zh-CN"/>
              </w:rPr>
              <w:t>Spade</w:t>
            </w:r>
          </w:p>
        </w:tc>
        <w:tc>
          <w:tcPr>
            <w:tcW w:w="540" w:type="dxa"/>
            <w:shd w:val="clear" w:color="auto" w:fill="auto"/>
          </w:tcPr>
          <w:p w14:paraId="5BF43C8D" w14:textId="77777777" w:rsidR="00E2369B" w:rsidRPr="00B66777" w:rsidRDefault="00E2369B" w:rsidP="001D2D82">
            <w:pPr>
              <w:jc w:val="both"/>
              <w:rPr>
                <w:lang w:eastAsia="zh-CN"/>
              </w:rPr>
            </w:pPr>
            <w:r w:rsidRPr="00B66777">
              <w:rPr>
                <w:lang w:eastAsia="zh-CN"/>
              </w:rPr>
              <w:t xml:space="preserve">30. </w:t>
            </w:r>
          </w:p>
        </w:tc>
        <w:tc>
          <w:tcPr>
            <w:tcW w:w="1818" w:type="dxa"/>
            <w:shd w:val="clear" w:color="auto" w:fill="auto"/>
          </w:tcPr>
          <w:p w14:paraId="43C3C1AB" w14:textId="77777777" w:rsidR="00E2369B" w:rsidRPr="00B66777" w:rsidRDefault="001244B2" w:rsidP="009615FA">
            <w:pPr>
              <w:jc w:val="both"/>
              <w:rPr>
                <w:lang w:eastAsia="zh-CN"/>
              </w:rPr>
            </w:pPr>
            <w:r w:rsidRPr="00B66777">
              <w:rPr>
                <w:lang w:eastAsia="zh-CN"/>
              </w:rPr>
              <w:t>Manure drag</w:t>
            </w:r>
          </w:p>
        </w:tc>
      </w:tr>
    </w:tbl>
    <w:p w14:paraId="65A4E04E" w14:textId="77777777" w:rsidR="003D7903" w:rsidRPr="00B66777" w:rsidRDefault="003D7903" w:rsidP="00BF2BC8">
      <w:pPr>
        <w:jc w:val="both"/>
      </w:pPr>
    </w:p>
    <w:p w14:paraId="013E1051" w14:textId="77777777" w:rsidR="00BF2BC8" w:rsidRPr="00B66777" w:rsidRDefault="001D2D82" w:rsidP="00BF2BC8">
      <w:pPr>
        <w:jc w:val="both"/>
        <w:rPr>
          <w:b/>
          <w:i/>
        </w:rPr>
      </w:pPr>
      <w:r w:rsidRPr="00B66777">
        <w:rPr>
          <w:b/>
          <w:i/>
        </w:rPr>
        <w:lastRenderedPageBreak/>
        <w:t>PRACTICAL/PROJECT: GET A DRAWING BOOK TO DRAW ALL 30 OF THE HIGHLIGHTED FARM TOOLS, WRITE A SHORT NOTE TO DESCRIBE THEM, STATE WAY(S) OF MAINTAINING THEM AND STATE THEIR USE(S).</w:t>
      </w:r>
    </w:p>
    <w:p w14:paraId="4504B031" w14:textId="77777777" w:rsidR="00244008" w:rsidRPr="00B66777" w:rsidRDefault="00244008" w:rsidP="009615FA">
      <w:pPr>
        <w:jc w:val="both"/>
      </w:pPr>
    </w:p>
    <w:p w14:paraId="71902215" w14:textId="72BD45B2" w:rsidR="007C368A" w:rsidRPr="007C368A" w:rsidRDefault="007C368A" w:rsidP="007C368A">
      <w:pPr>
        <w:jc w:val="both"/>
        <w:rPr>
          <w:b/>
        </w:rPr>
      </w:pPr>
      <w:r w:rsidRPr="007C368A">
        <w:rPr>
          <w:b/>
        </w:rPr>
        <w:t>Description and Functions of Selected Agricultural Tools</w:t>
      </w:r>
    </w:p>
    <w:p w14:paraId="417870EC" w14:textId="77777777" w:rsidR="007C368A" w:rsidRPr="007C368A" w:rsidRDefault="007C368A" w:rsidP="007C368A">
      <w:pPr>
        <w:jc w:val="both"/>
        <w:rPr>
          <w:b/>
        </w:rPr>
      </w:pPr>
    </w:p>
    <w:p w14:paraId="4490D9C9" w14:textId="77777777" w:rsidR="007C368A" w:rsidRPr="007C368A" w:rsidRDefault="007C368A" w:rsidP="007C368A">
      <w:pPr>
        <w:jc w:val="both"/>
      </w:pPr>
      <w:r w:rsidRPr="007C368A">
        <w:t>A variety of tools are employed in agriculture to carry out specific tasks efficiently. Here are descriptions and functions of some commonly used agricultural tools:</w:t>
      </w:r>
    </w:p>
    <w:p w14:paraId="03FFDBE0" w14:textId="77777777" w:rsidR="007C368A" w:rsidRPr="007C368A" w:rsidRDefault="007C368A" w:rsidP="007C368A">
      <w:pPr>
        <w:jc w:val="both"/>
      </w:pPr>
    </w:p>
    <w:p w14:paraId="09A2CA6A" w14:textId="22ED3B64" w:rsidR="007C368A" w:rsidRPr="007C368A" w:rsidRDefault="007C368A" w:rsidP="007C368A">
      <w:pPr>
        <w:jc w:val="both"/>
      </w:pPr>
      <w:r w:rsidRPr="007C368A">
        <w:t>1. Cutlass:</w:t>
      </w:r>
    </w:p>
    <w:p w14:paraId="453BF42A" w14:textId="77777777" w:rsidR="007C368A" w:rsidRPr="007C368A" w:rsidRDefault="007C368A" w:rsidP="007C368A">
      <w:pPr>
        <w:jc w:val="both"/>
      </w:pPr>
      <w:r w:rsidRPr="007C368A">
        <w:t xml:space="preserve">   - A cutlass is a versatile tool featuring a short, metal blade with a curved end, attached to a wooden or rubber handle.</w:t>
      </w:r>
    </w:p>
    <w:p w14:paraId="2812B6D1" w14:textId="77777777" w:rsidR="007C368A" w:rsidRPr="007C368A" w:rsidRDefault="007C368A" w:rsidP="007C368A">
      <w:pPr>
        <w:jc w:val="both"/>
      </w:pPr>
      <w:r w:rsidRPr="007C368A">
        <w:t xml:space="preserve">   - Functions: It is used for a range of tasks, including land clearing, planting, weeding, and cutting small trunks and pegs.</w:t>
      </w:r>
    </w:p>
    <w:p w14:paraId="70FC354F" w14:textId="77777777" w:rsidR="007C368A" w:rsidRPr="007C368A" w:rsidRDefault="007C368A" w:rsidP="007C368A">
      <w:pPr>
        <w:jc w:val="both"/>
      </w:pPr>
    </w:p>
    <w:p w14:paraId="1695F92F" w14:textId="3CB11A32" w:rsidR="007C368A" w:rsidRPr="007C368A" w:rsidRDefault="007C368A" w:rsidP="007C368A">
      <w:pPr>
        <w:jc w:val="both"/>
      </w:pPr>
      <w:r w:rsidRPr="007C368A">
        <w:t>2. Spade &amp; Shovel:</w:t>
      </w:r>
    </w:p>
    <w:p w14:paraId="12853FB1" w14:textId="77777777" w:rsidR="007C368A" w:rsidRPr="007C368A" w:rsidRDefault="007C368A" w:rsidP="007C368A">
      <w:pPr>
        <w:jc w:val="both"/>
      </w:pPr>
      <w:r w:rsidRPr="007C368A">
        <w:t xml:space="preserve">   - Spades and shovels have long wooden handles attached to flat metal blades. The blades are sharp at one end and D-shaped at the other.</w:t>
      </w:r>
    </w:p>
    <w:p w14:paraId="1CE924F2" w14:textId="77777777" w:rsidR="007C368A" w:rsidRPr="007C368A" w:rsidRDefault="007C368A" w:rsidP="007C368A">
      <w:pPr>
        <w:jc w:val="both"/>
      </w:pPr>
      <w:r w:rsidRPr="007C368A">
        <w:t xml:space="preserve">   - Functions: These tools are used for digging soil, spreading manure, turning and mixing soil. Shovels, with their scoop-shaped blades, excel at transferring material.</w:t>
      </w:r>
    </w:p>
    <w:p w14:paraId="373B21DF" w14:textId="77777777" w:rsidR="007C368A" w:rsidRPr="007C368A" w:rsidRDefault="007C368A" w:rsidP="007C368A">
      <w:pPr>
        <w:jc w:val="both"/>
      </w:pPr>
    </w:p>
    <w:p w14:paraId="728F2633" w14:textId="15995162" w:rsidR="007C368A" w:rsidRPr="007C368A" w:rsidRDefault="007C368A" w:rsidP="007C368A">
      <w:pPr>
        <w:jc w:val="both"/>
      </w:pPr>
      <w:r w:rsidRPr="007C368A">
        <w:t>3. Garden Fork:</w:t>
      </w:r>
    </w:p>
    <w:p w14:paraId="78B96996" w14:textId="77777777" w:rsidR="007C368A" w:rsidRPr="007C368A" w:rsidRDefault="007C368A" w:rsidP="007C368A">
      <w:pPr>
        <w:jc w:val="both"/>
      </w:pPr>
      <w:r w:rsidRPr="007C368A">
        <w:t xml:space="preserve">   - The garden fork is equipped with four prongs or </w:t>
      </w:r>
      <w:bookmarkStart w:id="0" w:name="_GoBack"/>
      <w:bookmarkEnd w:id="0"/>
      <w:r w:rsidRPr="007C368A">
        <w:t>teeth made of sturdy metal, tapering to a point. It is mounted on a long wooden handle (about 70-80cm in length).</w:t>
      </w:r>
    </w:p>
    <w:p w14:paraId="7C149174" w14:textId="77777777" w:rsidR="007C368A" w:rsidRPr="007C368A" w:rsidRDefault="007C368A" w:rsidP="007C368A">
      <w:pPr>
        <w:jc w:val="both"/>
      </w:pPr>
      <w:r w:rsidRPr="007C368A">
        <w:t xml:space="preserve">   - Functions: Mainly used for digging, loosening, and breaking up soil, this tool aids in preparing the ground for planting.</w:t>
      </w:r>
    </w:p>
    <w:p w14:paraId="3C1D19FC" w14:textId="77777777" w:rsidR="007C368A" w:rsidRPr="007C368A" w:rsidRDefault="007C368A" w:rsidP="007C368A">
      <w:pPr>
        <w:jc w:val="both"/>
      </w:pPr>
    </w:p>
    <w:p w14:paraId="437AA25A" w14:textId="143EB829" w:rsidR="007C368A" w:rsidRPr="007C368A" w:rsidRDefault="007C368A" w:rsidP="007C368A">
      <w:pPr>
        <w:jc w:val="both"/>
      </w:pPr>
      <w:r w:rsidRPr="007C368A">
        <w:t>4. Secateurs:</w:t>
      </w:r>
    </w:p>
    <w:p w14:paraId="52B32D50" w14:textId="77777777" w:rsidR="007C368A" w:rsidRPr="007C368A" w:rsidRDefault="007C368A" w:rsidP="007C368A">
      <w:pPr>
        <w:jc w:val="both"/>
      </w:pPr>
      <w:r w:rsidRPr="007C368A">
        <w:t xml:space="preserve">   - Secateurs have a scissor-like design, comprising two short metal blades, one with a concave curve and the other with a convex curve. These blades are joined at a pivot with a bolt and nut.</w:t>
      </w:r>
    </w:p>
    <w:p w14:paraId="3EDE2F01" w14:textId="77777777" w:rsidR="007C368A" w:rsidRPr="007C368A" w:rsidRDefault="007C368A" w:rsidP="007C368A">
      <w:pPr>
        <w:jc w:val="both"/>
      </w:pPr>
      <w:r w:rsidRPr="007C368A">
        <w:t xml:space="preserve">   - Functions: Secateurs are indispensable for preparing stem cuttings and pruning small branches of hard-wooded plants. They are essential for tending to crops, especially seedlings and flowers.</w:t>
      </w:r>
    </w:p>
    <w:p w14:paraId="6CBE0424" w14:textId="77777777" w:rsidR="007C368A" w:rsidRPr="007C368A" w:rsidRDefault="007C368A" w:rsidP="007C368A">
      <w:pPr>
        <w:jc w:val="both"/>
      </w:pPr>
    </w:p>
    <w:p w14:paraId="50B1BD8E" w14:textId="7732F26E" w:rsidR="007C368A" w:rsidRPr="007C368A" w:rsidRDefault="007C368A" w:rsidP="007C368A">
      <w:pPr>
        <w:jc w:val="both"/>
      </w:pPr>
      <w:r w:rsidRPr="007C368A">
        <w:t>5. Emasculator:</w:t>
      </w:r>
    </w:p>
    <w:p w14:paraId="4DC1E0C1" w14:textId="77777777" w:rsidR="007C368A" w:rsidRPr="007C368A" w:rsidRDefault="007C368A" w:rsidP="007C368A">
      <w:pPr>
        <w:jc w:val="both"/>
      </w:pPr>
      <w:r w:rsidRPr="007C368A">
        <w:t xml:space="preserve">   - The emasculator is a pair of powerful pincers, featuring handles made of plastic or metal.</w:t>
      </w:r>
    </w:p>
    <w:p w14:paraId="21D822BC" w14:textId="77777777" w:rsidR="007C368A" w:rsidRPr="007C368A" w:rsidRDefault="007C368A" w:rsidP="007C368A">
      <w:pPr>
        <w:jc w:val="both"/>
      </w:pPr>
      <w:r w:rsidRPr="007C368A">
        <w:t xml:space="preserve">   - Functions: This tool is used for the castration of male animals by crushing their spermatic cord.</w:t>
      </w:r>
    </w:p>
    <w:p w14:paraId="7BB938DF" w14:textId="77777777" w:rsidR="007C368A" w:rsidRPr="007C368A" w:rsidRDefault="007C368A" w:rsidP="007C368A">
      <w:pPr>
        <w:jc w:val="both"/>
      </w:pPr>
    </w:p>
    <w:p w14:paraId="0BC7B428" w14:textId="1AA77B0B" w:rsidR="007C368A" w:rsidRPr="007C368A" w:rsidRDefault="007C368A" w:rsidP="007C368A">
      <w:pPr>
        <w:jc w:val="both"/>
      </w:pPr>
      <w:r w:rsidRPr="007C368A">
        <w:t>General Maintenance of Farm Tools</w:t>
      </w:r>
    </w:p>
    <w:p w14:paraId="075720CD" w14:textId="77777777" w:rsidR="007C368A" w:rsidRPr="007C368A" w:rsidRDefault="007C368A" w:rsidP="007C368A">
      <w:pPr>
        <w:jc w:val="both"/>
      </w:pPr>
    </w:p>
    <w:p w14:paraId="349209C7" w14:textId="77777777" w:rsidR="007C368A" w:rsidRPr="007C368A" w:rsidRDefault="007C368A" w:rsidP="007C368A">
      <w:pPr>
        <w:jc w:val="both"/>
      </w:pPr>
      <w:r w:rsidRPr="007C368A">
        <w:t>Even robust farm tools made of metal or wood require meticulous care to remain in optimal condition for farming tasks. The following steps ensure their longevity and performance:</w:t>
      </w:r>
    </w:p>
    <w:p w14:paraId="618DDEB3" w14:textId="77777777" w:rsidR="007C368A" w:rsidRPr="007C368A" w:rsidRDefault="007C368A" w:rsidP="007C368A">
      <w:pPr>
        <w:jc w:val="both"/>
      </w:pPr>
    </w:p>
    <w:p w14:paraId="1AA556D7" w14:textId="78C9C572" w:rsidR="007C368A" w:rsidRPr="007C368A" w:rsidRDefault="007C368A" w:rsidP="007C368A">
      <w:pPr>
        <w:jc w:val="both"/>
      </w:pPr>
      <w:r w:rsidRPr="007C368A">
        <w:t>1. Storage: Keep tools in a termite-free storage area, especially for those with wooden components.</w:t>
      </w:r>
    </w:p>
    <w:p w14:paraId="54013977" w14:textId="17A5C1BB" w:rsidR="007C368A" w:rsidRPr="007C368A" w:rsidRDefault="007C368A" w:rsidP="007C368A">
      <w:pPr>
        <w:jc w:val="both"/>
      </w:pPr>
      <w:r w:rsidRPr="007C368A">
        <w:t>2. Lubrication: Apply oil or grease to the metal parts to prevent corrosion and maintain smooth operation.</w:t>
      </w:r>
    </w:p>
    <w:p w14:paraId="4E066F62" w14:textId="32BFFD7F" w:rsidR="007C368A" w:rsidRPr="007C368A" w:rsidRDefault="007C368A" w:rsidP="007C368A">
      <w:pPr>
        <w:jc w:val="both"/>
      </w:pPr>
      <w:r w:rsidRPr="007C368A">
        <w:lastRenderedPageBreak/>
        <w:t>3. Protection: If tools are to be stored for an extended period, consider painting the metal parts to provide an extra layer of protection.</w:t>
      </w:r>
    </w:p>
    <w:p w14:paraId="67EBE4AE" w14:textId="6B53288C" w:rsidR="007C368A" w:rsidRPr="007C368A" w:rsidRDefault="007C368A" w:rsidP="007C368A">
      <w:pPr>
        <w:jc w:val="both"/>
      </w:pPr>
      <w:r w:rsidRPr="007C368A">
        <w:t>4. Sharpening: Regularly sharpen the cutting edges of tools to achieve the best results.</w:t>
      </w:r>
    </w:p>
    <w:p w14:paraId="5FB0DE7F" w14:textId="4D0F9468" w:rsidR="007C368A" w:rsidRPr="007C368A" w:rsidRDefault="007C368A" w:rsidP="007C368A">
      <w:pPr>
        <w:jc w:val="both"/>
      </w:pPr>
      <w:r w:rsidRPr="007C368A">
        <w:t>5. Cleaning: After each use, clean or wash the tools to remove dirt and residue.</w:t>
      </w:r>
    </w:p>
    <w:p w14:paraId="1F548E92" w14:textId="0430E187" w:rsidR="007C368A" w:rsidRPr="007C368A" w:rsidRDefault="007C368A" w:rsidP="007C368A">
      <w:pPr>
        <w:jc w:val="both"/>
      </w:pPr>
      <w:r w:rsidRPr="007C368A">
        <w:t>6. Nozzle Maintenance: Ensure that nozzles are free from blockages, especially in irrigation equipment.</w:t>
      </w:r>
    </w:p>
    <w:p w14:paraId="09EE481D" w14:textId="77777777" w:rsidR="007C368A" w:rsidRPr="007C368A" w:rsidRDefault="007C368A" w:rsidP="007C368A">
      <w:pPr>
        <w:jc w:val="both"/>
      </w:pPr>
    </w:p>
    <w:p w14:paraId="1551488B" w14:textId="2EF3BEC4" w:rsidR="007C368A" w:rsidRPr="007C368A" w:rsidRDefault="007C368A" w:rsidP="007C368A">
      <w:pPr>
        <w:jc w:val="both"/>
      </w:pPr>
      <w:r w:rsidRPr="007C368A">
        <w:t>Evaluation</w:t>
      </w:r>
    </w:p>
    <w:p w14:paraId="6A58C553" w14:textId="77777777" w:rsidR="007C368A" w:rsidRPr="007C368A" w:rsidRDefault="007C368A" w:rsidP="007C368A">
      <w:pPr>
        <w:jc w:val="both"/>
      </w:pPr>
    </w:p>
    <w:p w14:paraId="6A96F045" w14:textId="414E9AED" w:rsidR="007C368A" w:rsidRPr="007C368A" w:rsidRDefault="007C368A" w:rsidP="007C368A">
      <w:pPr>
        <w:jc w:val="both"/>
      </w:pPr>
      <w:r w:rsidRPr="007C368A">
        <w:t>1. List seven types of farm tools used for post-planting activities.</w:t>
      </w:r>
    </w:p>
    <w:p w14:paraId="3B8C6F38" w14:textId="77777777" w:rsidR="007C368A" w:rsidRPr="007C368A" w:rsidRDefault="007C368A" w:rsidP="007C368A">
      <w:pPr>
        <w:jc w:val="both"/>
      </w:pPr>
    </w:p>
    <w:p w14:paraId="15937D41" w14:textId="3C480ECA" w:rsidR="007C368A" w:rsidRPr="007C368A" w:rsidRDefault="007C368A" w:rsidP="007C368A">
      <w:pPr>
        <w:jc w:val="both"/>
      </w:pPr>
      <w:r w:rsidRPr="007C368A">
        <w:t>2. How can we maintain simple farm tools?</w:t>
      </w:r>
    </w:p>
    <w:p w14:paraId="5638EC25" w14:textId="77777777" w:rsidR="007C368A" w:rsidRPr="007C368A" w:rsidRDefault="007C368A" w:rsidP="007C368A">
      <w:pPr>
        <w:jc w:val="both"/>
        <w:rPr>
          <w:b/>
        </w:rPr>
      </w:pPr>
    </w:p>
    <w:p w14:paraId="5F77F6EA" w14:textId="77777777" w:rsidR="007C368A" w:rsidRDefault="007C368A" w:rsidP="007C368A">
      <w:pPr>
        <w:jc w:val="both"/>
        <w:rPr>
          <w:b/>
        </w:rPr>
      </w:pPr>
      <w:r w:rsidRPr="007C368A">
        <w:rPr>
          <w:b/>
        </w:rPr>
        <w:t>Understanding the functions and proper care of agricultural tools is essential for efficient and effective farming practices.</w:t>
      </w:r>
    </w:p>
    <w:p w14:paraId="2B109C9F" w14:textId="77777777" w:rsidR="007C368A" w:rsidRDefault="007C368A" w:rsidP="007C368A">
      <w:pPr>
        <w:jc w:val="both"/>
        <w:rPr>
          <w:b/>
        </w:rPr>
      </w:pPr>
    </w:p>
    <w:p w14:paraId="7EF950C2" w14:textId="77777777" w:rsidR="00BF2BC8" w:rsidRPr="00B66777" w:rsidRDefault="00BF2BC8" w:rsidP="009615FA">
      <w:pPr>
        <w:jc w:val="both"/>
        <w:rPr>
          <w:b/>
        </w:rPr>
      </w:pPr>
    </w:p>
    <w:p w14:paraId="3D9C2DC5" w14:textId="77777777" w:rsidR="007203CD" w:rsidRPr="00B66777" w:rsidRDefault="007203CD" w:rsidP="009615FA">
      <w:pPr>
        <w:jc w:val="both"/>
        <w:rPr>
          <w:b/>
        </w:rPr>
      </w:pPr>
      <w:r w:rsidRPr="00B66777">
        <w:rPr>
          <w:b/>
        </w:rPr>
        <w:t>WEEKEND ASSIGNMENT</w:t>
      </w:r>
    </w:p>
    <w:p w14:paraId="2B94ABD2" w14:textId="77777777" w:rsidR="007203CD" w:rsidRPr="00B66777" w:rsidRDefault="007203CD" w:rsidP="006721F3">
      <w:pPr>
        <w:pStyle w:val="ListParagraph"/>
        <w:numPr>
          <w:ilvl w:val="0"/>
          <w:numId w:val="86"/>
        </w:numPr>
        <w:jc w:val="both"/>
      </w:pPr>
      <w:r w:rsidRPr="00B66777">
        <w:t xml:space="preserve">Which of these farm tools is used for </w:t>
      </w:r>
      <w:proofErr w:type="spellStart"/>
      <w:proofErr w:type="gramStart"/>
      <w:r w:rsidRPr="00B66777">
        <w:t>weeding?</w:t>
      </w:r>
      <w:r w:rsidR="00D07E74" w:rsidRPr="00B66777">
        <w:t>A</w:t>
      </w:r>
      <w:proofErr w:type="spellEnd"/>
      <w:r w:rsidR="00D07E74" w:rsidRPr="00B66777">
        <w:t>.</w:t>
      </w:r>
      <w:proofErr w:type="gramEnd"/>
      <w:r w:rsidR="00D07E74" w:rsidRPr="00B66777">
        <w:t xml:space="preserve"> </w:t>
      </w:r>
      <w:r w:rsidRPr="00B66777">
        <w:t xml:space="preserve">Cutlass </w:t>
      </w:r>
      <w:r w:rsidR="00D07E74" w:rsidRPr="00B66777">
        <w:t>B.</w:t>
      </w:r>
      <w:r w:rsidRPr="00B66777">
        <w:t xml:space="preserve"> Watering can </w:t>
      </w:r>
      <w:r w:rsidR="00D07E74" w:rsidRPr="00B66777">
        <w:t>C.</w:t>
      </w:r>
      <w:r w:rsidRPr="00B66777">
        <w:t xml:space="preserve"> Rake</w:t>
      </w:r>
    </w:p>
    <w:p w14:paraId="0190552F" w14:textId="77777777" w:rsidR="00D07E74" w:rsidRPr="00B66777" w:rsidRDefault="007203CD" w:rsidP="006721F3">
      <w:pPr>
        <w:pStyle w:val="ListParagraph"/>
        <w:numPr>
          <w:ilvl w:val="0"/>
          <w:numId w:val="86"/>
        </w:numPr>
        <w:jc w:val="both"/>
      </w:pPr>
      <w:r w:rsidRPr="00B66777">
        <w:t xml:space="preserve">Which of these farm tools </w:t>
      </w:r>
      <w:r w:rsidR="00A16BA4" w:rsidRPr="00B66777">
        <w:t xml:space="preserve">is used for digging, loosening </w:t>
      </w:r>
      <w:proofErr w:type="spellStart"/>
      <w:r w:rsidR="00A16BA4" w:rsidRPr="00B66777">
        <w:t>andbreaking</w:t>
      </w:r>
      <w:proofErr w:type="spellEnd"/>
      <w:r w:rsidR="00A16BA4" w:rsidRPr="00B66777">
        <w:t xml:space="preserve"> the soil? </w:t>
      </w:r>
    </w:p>
    <w:p w14:paraId="1920A0E7" w14:textId="77777777" w:rsidR="007203CD" w:rsidRPr="00B66777" w:rsidRDefault="00D07E74" w:rsidP="00D07E74">
      <w:pPr>
        <w:pStyle w:val="ListParagraph"/>
        <w:jc w:val="both"/>
      </w:pPr>
      <w:r w:rsidRPr="00B66777">
        <w:t xml:space="preserve">A. </w:t>
      </w:r>
      <w:r w:rsidR="00A16BA4" w:rsidRPr="00B66777">
        <w:t xml:space="preserve">Secateurs </w:t>
      </w:r>
      <w:r w:rsidRPr="00B66777">
        <w:t>B.</w:t>
      </w:r>
      <w:r w:rsidR="00A16BA4" w:rsidRPr="00B66777">
        <w:t xml:space="preserve"> Hand towel </w:t>
      </w:r>
      <w:r w:rsidRPr="00B66777">
        <w:t>C.</w:t>
      </w:r>
      <w:r w:rsidR="007203CD" w:rsidRPr="00B66777">
        <w:t xml:space="preserve"> Garden fork</w:t>
      </w:r>
    </w:p>
    <w:p w14:paraId="13C97392" w14:textId="77777777" w:rsidR="007203CD" w:rsidRPr="00B66777" w:rsidRDefault="007203CD" w:rsidP="006721F3">
      <w:pPr>
        <w:pStyle w:val="ListParagraph"/>
        <w:numPr>
          <w:ilvl w:val="0"/>
          <w:numId w:val="86"/>
        </w:numPr>
        <w:jc w:val="both"/>
      </w:pPr>
      <w:r w:rsidRPr="00B66777">
        <w:t>Which of these farm tools is used for t</w:t>
      </w:r>
      <w:r w:rsidR="00A91CC3" w:rsidRPr="00B66777">
        <w:t xml:space="preserve">ransplanting of seedling? </w:t>
      </w:r>
      <w:r w:rsidR="00D07E74" w:rsidRPr="00B66777">
        <w:t>A.</w:t>
      </w:r>
      <w:r w:rsidRPr="00B66777">
        <w:t xml:space="preserve"> Go-to-hell </w:t>
      </w:r>
      <w:r w:rsidR="00D07E74" w:rsidRPr="00B66777">
        <w:t>B.</w:t>
      </w:r>
      <w:r w:rsidRPr="00B66777">
        <w:t xml:space="preserve"> Shears </w:t>
      </w:r>
      <w:r w:rsidR="00D07E74" w:rsidRPr="00B66777">
        <w:t>C.</w:t>
      </w:r>
      <w:r w:rsidRPr="00B66777">
        <w:t xml:space="preserve"> Hand Towel</w:t>
      </w:r>
    </w:p>
    <w:p w14:paraId="3263691E" w14:textId="77777777" w:rsidR="007203CD" w:rsidRPr="00B66777" w:rsidRDefault="007203CD" w:rsidP="006721F3">
      <w:pPr>
        <w:pStyle w:val="ListParagraph"/>
        <w:numPr>
          <w:ilvl w:val="0"/>
          <w:numId w:val="86"/>
        </w:numPr>
        <w:jc w:val="both"/>
      </w:pPr>
      <w:r w:rsidRPr="00B66777">
        <w:t>Which of these farm too</w:t>
      </w:r>
      <w:r w:rsidR="00A91CC3" w:rsidRPr="00B66777">
        <w:t xml:space="preserve">ls is used for harvesting rice? </w:t>
      </w:r>
      <w:r w:rsidR="00D07E74" w:rsidRPr="00B66777">
        <w:t>A.</w:t>
      </w:r>
      <w:r w:rsidRPr="00B66777">
        <w:t xml:space="preserve"> Shears </w:t>
      </w:r>
      <w:r w:rsidR="00D07E74" w:rsidRPr="00B66777">
        <w:t>B.</w:t>
      </w:r>
      <w:r w:rsidRPr="00B66777">
        <w:t xml:space="preserve"> Sickle </w:t>
      </w:r>
      <w:r w:rsidR="00D07E74" w:rsidRPr="00B66777">
        <w:t>C.</w:t>
      </w:r>
      <w:r w:rsidRPr="00B66777">
        <w:t xml:space="preserve"> Ranging pole</w:t>
      </w:r>
    </w:p>
    <w:p w14:paraId="2AC46127" w14:textId="77777777" w:rsidR="007203CD" w:rsidRPr="00B66777" w:rsidRDefault="007203CD" w:rsidP="006721F3">
      <w:pPr>
        <w:pStyle w:val="ListParagraph"/>
        <w:numPr>
          <w:ilvl w:val="0"/>
          <w:numId w:val="86"/>
        </w:numPr>
        <w:jc w:val="both"/>
      </w:pPr>
      <w:r w:rsidRPr="00B66777">
        <w:t>Rubbing farm</w:t>
      </w:r>
      <w:r w:rsidR="00D07E74" w:rsidRPr="00B66777">
        <w:t xml:space="preserve"> t</w:t>
      </w:r>
      <w:r w:rsidR="00A91CC3" w:rsidRPr="00B66777">
        <w:t xml:space="preserve">ools with oil prevent </w:t>
      </w:r>
      <w:r w:rsidR="00206614" w:rsidRPr="00B66777">
        <w:t xml:space="preserve">____. </w:t>
      </w:r>
      <w:proofErr w:type="spellStart"/>
      <w:proofErr w:type="gramStart"/>
      <w:r w:rsidR="00D07E74" w:rsidRPr="00B66777">
        <w:t>A.</w:t>
      </w:r>
      <w:r w:rsidR="00206614" w:rsidRPr="00B66777">
        <w:t>rusting</w:t>
      </w:r>
      <w:r w:rsidR="00D07E74" w:rsidRPr="00B66777">
        <w:t>B</w:t>
      </w:r>
      <w:proofErr w:type="spellEnd"/>
      <w:proofErr w:type="gramEnd"/>
      <w:r w:rsidR="00D07E74" w:rsidRPr="00B66777">
        <w:t>.</w:t>
      </w:r>
      <w:r w:rsidR="00206614" w:rsidRPr="00B66777">
        <w:t xml:space="preserve"> raking </w:t>
      </w:r>
      <w:r w:rsidR="00D07E74" w:rsidRPr="00B66777">
        <w:t>C.</w:t>
      </w:r>
      <w:r w:rsidR="00206614" w:rsidRPr="00B66777">
        <w:t xml:space="preserve"> wear and tear </w:t>
      </w:r>
      <w:r w:rsidR="00D07E74" w:rsidRPr="00B66777">
        <w:t>D.</w:t>
      </w:r>
      <w:r w:rsidR="00206614" w:rsidRPr="00B66777">
        <w:t xml:space="preserve"> decay</w:t>
      </w:r>
    </w:p>
    <w:p w14:paraId="4ACFEEAB" w14:textId="77777777" w:rsidR="007203CD" w:rsidRPr="00B66777" w:rsidRDefault="007203CD" w:rsidP="009615FA">
      <w:pPr>
        <w:ind w:left="720"/>
        <w:jc w:val="both"/>
        <w:rPr>
          <w:b/>
        </w:rPr>
      </w:pPr>
    </w:p>
    <w:p w14:paraId="260401FB" w14:textId="77777777" w:rsidR="007203CD" w:rsidRPr="00B66777" w:rsidRDefault="007203CD" w:rsidP="009615FA">
      <w:pPr>
        <w:ind w:left="720" w:hanging="720"/>
        <w:jc w:val="both"/>
        <w:rPr>
          <w:b/>
        </w:rPr>
      </w:pPr>
      <w:r w:rsidRPr="00B66777">
        <w:rPr>
          <w:b/>
        </w:rPr>
        <w:t>THEORY</w:t>
      </w:r>
    </w:p>
    <w:p w14:paraId="02CCD2E7" w14:textId="77777777" w:rsidR="007203CD" w:rsidRPr="00B66777" w:rsidRDefault="00BF2BC8" w:rsidP="000C6B83">
      <w:pPr>
        <w:numPr>
          <w:ilvl w:val="0"/>
          <w:numId w:val="2"/>
        </w:numPr>
        <w:tabs>
          <w:tab w:val="clear" w:pos="1080"/>
        </w:tabs>
        <w:ind w:left="720" w:hanging="360"/>
        <w:jc w:val="both"/>
      </w:pPr>
      <w:r w:rsidRPr="00B66777">
        <w:t>Describe four tools used in carrying out pre planting operations</w:t>
      </w:r>
      <w:r w:rsidR="007203CD" w:rsidRPr="00B66777">
        <w:t>.</w:t>
      </w:r>
    </w:p>
    <w:p w14:paraId="06C39DCC" w14:textId="77777777" w:rsidR="007203CD" w:rsidRPr="00B66777" w:rsidRDefault="007203CD" w:rsidP="000C6B83">
      <w:pPr>
        <w:numPr>
          <w:ilvl w:val="0"/>
          <w:numId w:val="2"/>
        </w:numPr>
        <w:tabs>
          <w:tab w:val="clear" w:pos="1080"/>
        </w:tabs>
        <w:ind w:left="720" w:hanging="360"/>
        <w:jc w:val="both"/>
      </w:pPr>
      <w:r w:rsidRPr="00B66777">
        <w:t>Which farm tool is used for pruning and preparing stem cutting?</w:t>
      </w:r>
    </w:p>
    <w:p w14:paraId="19893F3B" w14:textId="77777777" w:rsidR="00A16BA4" w:rsidRPr="00B66777" w:rsidRDefault="00A16BA4" w:rsidP="009615FA">
      <w:pPr>
        <w:jc w:val="center"/>
        <w:rPr>
          <w:b/>
        </w:rPr>
      </w:pPr>
    </w:p>
    <w:p w14:paraId="414B73AB" w14:textId="02B5E36F" w:rsidR="00A16BA4" w:rsidRDefault="00A16BA4" w:rsidP="009615FA">
      <w:pPr>
        <w:jc w:val="center"/>
        <w:rPr>
          <w:b/>
        </w:rPr>
      </w:pPr>
    </w:p>
    <w:p w14:paraId="16E2D81E" w14:textId="1789B29F" w:rsidR="00B73B5C" w:rsidRDefault="00B73B5C" w:rsidP="009615FA">
      <w:pPr>
        <w:jc w:val="center"/>
        <w:rPr>
          <w:b/>
        </w:rPr>
      </w:pPr>
    </w:p>
    <w:p w14:paraId="18963F54" w14:textId="57082A85" w:rsidR="00B73B5C" w:rsidRDefault="00B73B5C" w:rsidP="009615FA">
      <w:pPr>
        <w:jc w:val="center"/>
        <w:rPr>
          <w:b/>
        </w:rPr>
      </w:pPr>
    </w:p>
    <w:p w14:paraId="6F540236" w14:textId="77777777" w:rsidR="00B73B5C" w:rsidRPr="00B66777" w:rsidRDefault="00B73B5C" w:rsidP="009615FA">
      <w:pPr>
        <w:jc w:val="center"/>
        <w:rPr>
          <w:b/>
        </w:rPr>
      </w:pPr>
    </w:p>
    <w:p w14:paraId="06A14F63" w14:textId="77777777" w:rsidR="00A525CF" w:rsidRPr="00B66777" w:rsidRDefault="004200A0" w:rsidP="00BF2BC8">
      <w:pPr>
        <w:rPr>
          <w:b/>
          <w:bCs/>
        </w:rPr>
      </w:pPr>
      <w:r w:rsidRPr="00B66777">
        <w:rPr>
          <w:b/>
          <w:bCs/>
        </w:rPr>
        <w:t>WEEK TWO</w:t>
      </w:r>
    </w:p>
    <w:p w14:paraId="756F461A" w14:textId="77777777" w:rsidR="00A525CF" w:rsidRPr="00B66777" w:rsidRDefault="00A525CF" w:rsidP="00BF2BC8">
      <w:pPr>
        <w:rPr>
          <w:b/>
          <w:bCs/>
        </w:rPr>
      </w:pPr>
      <w:r w:rsidRPr="00B66777">
        <w:rPr>
          <w:b/>
          <w:bCs/>
        </w:rPr>
        <w:t>FARM POWER</w:t>
      </w:r>
    </w:p>
    <w:p w14:paraId="48E15C0A" w14:textId="77777777" w:rsidR="00D07E74" w:rsidRPr="00B66777" w:rsidRDefault="00D27EDA" w:rsidP="009615FA">
      <w:pPr>
        <w:jc w:val="both"/>
        <w:rPr>
          <w:b/>
          <w:bCs/>
        </w:rPr>
      </w:pPr>
      <w:r w:rsidRPr="00B66777">
        <w:rPr>
          <w:b/>
          <w:bCs/>
        </w:rPr>
        <w:t>CONTENT</w:t>
      </w:r>
      <w:r w:rsidR="004200A0" w:rsidRPr="00B66777">
        <w:rPr>
          <w:b/>
          <w:bCs/>
        </w:rPr>
        <w:tab/>
      </w:r>
    </w:p>
    <w:p w14:paraId="0894CA92" w14:textId="77777777" w:rsidR="004200A0" w:rsidRPr="00B66777" w:rsidRDefault="00A525CF" w:rsidP="006721F3">
      <w:pPr>
        <w:pStyle w:val="ListParagraph"/>
        <w:numPr>
          <w:ilvl w:val="0"/>
          <w:numId w:val="112"/>
        </w:numPr>
        <w:rPr>
          <w:b/>
          <w:bCs/>
        </w:rPr>
      </w:pPr>
      <w:r w:rsidRPr="00B66777">
        <w:rPr>
          <w:bCs/>
        </w:rPr>
        <w:t>Definition of farm power</w:t>
      </w:r>
    </w:p>
    <w:p w14:paraId="4F2BFBD6" w14:textId="77777777" w:rsidR="004200A0" w:rsidRPr="00B66777" w:rsidRDefault="00A525CF" w:rsidP="006721F3">
      <w:pPr>
        <w:pStyle w:val="ListParagraph"/>
        <w:numPr>
          <w:ilvl w:val="0"/>
          <w:numId w:val="112"/>
        </w:numPr>
        <w:rPr>
          <w:b/>
          <w:bCs/>
        </w:rPr>
      </w:pPr>
      <w:r w:rsidRPr="00B66777">
        <w:rPr>
          <w:bCs/>
        </w:rPr>
        <w:t>Sources of farm power</w:t>
      </w:r>
    </w:p>
    <w:p w14:paraId="65690E71" w14:textId="77777777" w:rsidR="00A525CF" w:rsidRPr="00B66777" w:rsidRDefault="00A525CF" w:rsidP="006721F3">
      <w:pPr>
        <w:pStyle w:val="ListParagraph"/>
        <w:numPr>
          <w:ilvl w:val="0"/>
          <w:numId w:val="112"/>
        </w:numPr>
        <w:rPr>
          <w:b/>
          <w:bCs/>
        </w:rPr>
      </w:pPr>
      <w:r w:rsidRPr="00B66777">
        <w:rPr>
          <w:bCs/>
        </w:rPr>
        <w:t>Advantages and disadvantages of farm power</w:t>
      </w:r>
    </w:p>
    <w:p w14:paraId="0A5BECC1" w14:textId="77777777" w:rsidR="00D07E74" w:rsidRPr="00B66777" w:rsidRDefault="00D07E74" w:rsidP="00D07E74">
      <w:pPr>
        <w:pStyle w:val="ListParagraph"/>
        <w:rPr>
          <w:b/>
          <w:bCs/>
        </w:rPr>
      </w:pPr>
    </w:p>
    <w:p w14:paraId="03966A94" w14:textId="77777777" w:rsidR="00A525CF" w:rsidRPr="00B66777" w:rsidRDefault="00A525CF" w:rsidP="009615FA">
      <w:pPr>
        <w:jc w:val="both"/>
        <w:rPr>
          <w:b/>
          <w:bCs/>
        </w:rPr>
      </w:pPr>
      <w:r w:rsidRPr="00B66777">
        <w:rPr>
          <w:b/>
          <w:bCs/>
        </w:rPr>
        <w:t>DEFINITION OF FARM POWER</w:t>
      </w:r>
    </w:p>
    <w:p w14:paraId="401E37FA" w14:textId="4157790A" w:rsidR="00B73B5C" w:rsidRDefault="00A525CF" w:rsidP="00B73B5C">
      <w:pPr>
        <w:jc w:val="both"/>
      </w:pPr>
      <w:r w:rsidRPr="00B66777">
        <w:t xml:space="preserve">Power is the rate of doing work or the expenditure of energy. Power </w:t>
      </w:r>
      <w:r w:rsidR="004200A0" w:rsidRPr="00B66777">
        <w:t>is measured in units of joule/s</w:t>
      </w:r>
      <w:r w:rsidRPr="00B66777">
        <w:t>e</w:t>
      </w:r>
      <w:r w:rsidR="004200A0" w:rsidRPr="00B66777">
        <w:t xml:space="preserve">conds </w:t>
      </w:r>
      <w:r w:rsidRPr="00B66777">
        <w:t xml:space="preserve">otherwise known as watts. </w:t>
      </w:r>
      <w:r w:rsidR="00B73B5C">
        <w:t>Farm Power and Its Sources</w:t>
      </w:r>
    </w:p>
    <w:p w14:paraId="62563E18" w14:textId="77777777" w:rsidR="00B73B5C" w:rsidRDefault="00B73B5C" w:rsidP="00B73B5C">
      <w:pPr>
        <w:jc w:val="both"/>
      </w:pPr>
    </w:p>
    <w:p w14:paraId="21991B7A" w14:textId="77777777" w:rsidR="00B73B5C" w:rsidRDefault="00B73B5C" w:rsidP="00B73B5C">
      <w:pPr>
        <w:jc w:val="both"/>
      </w:pPr>
      <w:r>
        <w:t xml:space="preserve">Farm power is the driving force behind agricultural operations, encompassing various energy sources and mechanisms essential for carrying out farming activities. It involves the energy, </w:t>
      </w:r>
      <w:r>
        <w:lastRenderedPageBreak/>
        <w:t>force, and tools used to cultivate the land and produce crops. Here, we delve into the sources of farm power and their advantages and disadvantages.</w:t>
      </w:r>
    </w:p>
    <w:p w14:paraId="09BFDB5C" w14:textId="77777777" w:rsidR="00B73B5C" w:rsidRDefault="00B73B5C" w:rsidP="00B73B5C">
      <w:pPr>
        <w:jc w:val="both"/>
      </w:pPr>
    </w:p>
    <w:p w14:paraId="204F0934" w14:textId="435D3E28" w:rsidR="00B73B5C" w:rsidRDefault="00B73B5C" w:rsidP="00B73B5C">
      <w:pPr>
        <w:jc w:val="both"/>
      </w:pPr>
      <w:r>
        <w:t>Human Power:</w:t>
      </w:r>
    </w:p>
    <w:p w14:paraId="1320CCE3" w14:textId="77777777" w:rsidR="00B73B5C" w:rsidRDefault="00B73B5C" w:rsidP="00B73B5C">
      <w:pPr>
        <w:jc w:val="both"/>
      </w:pPr>
      <w:r>
        <w:t>- Human power is the cornerstone of all farm operations, as it relies on human intellect and manual effort.</w:t>
      </w:r>
    </w:p>
    <w:p w14:paraId="6C60CE65" w14:textId="3ABA0BC7" w:rsidR="00B73B5C" w:rsidRDefault="00B73B5C" w:rsidP="00B73B5C">
      <w:pPr>
        <w:jc w:val="both"/>
      </w:pPr>
      <w:r>
        <w:t>- Advantages: Human intelligence allows control over all other power sources, it is vital in all farm activities, and readily available.</w:t>
      </w:r>
    </w:p>
    <w:p w14:paraId="58DADFCB" w14:textId="7A578881" w:rsidR="00B73B5C" w:rsidRDefault="00B73B5C" w:rsidP="00B73B5C">
      <w:pPr>
        <w:jc w:val="both"/>
      </w:pPr>
      <w:r>
        <w:t>- Disadvantages: Low output per person per hour, limited to subsistence levels of production, associated with drudgery, and exposes individuals to various environmental conditions.</w:t>
      </w:r>
    </w:p>
    <w:p w14:paraId="5FC84630" w14:textId="77777777" w:rsidR="00B73B5C" w:rsidRDefault="00B73B5C" w:rsidP="00B73B5C">
      <w:pPr>
        <w:jc w:val="both"/>
      </w:pPr>
    </w:p>
    <w:p w14:paraId="2139784E" w14:textId="275CD100" w:rsidR="00B73B5C" w:rsidRDefault="00B73B5C" w:rsidP="00B73B5C">
      <w:pPr>
        <w:jc w:val="both"/>
      </w:pPr>
      <w:r>
        <w:t>Animal Power or Animal Traction:</w:t>
      </w:r>
    </w:p>
    <w:p w14:paraId="34C90C26" w14:textId="77777777" w:rsidR="00B73B5C" w:rsidRDefault="00B73B5C" w:rsidP="00B73B5C">
      <w:pPr>
        <w:jc w:val="both"/>
      </w:pPr>
      <w:r>
        <w:t>- Animal power involves using animals like oxen, camels, and donkeys for farm tasks.</w:t>
      </w:r>
    </w:p>
    <w:p w14:paraId="1FE3D00B" w14:textId="30B74042" w:rsidR="00B73B5C" w:rsidRDefault="00B73B5C" w:rsidP="00B73B5C">
      <w:pPr>
        <w:jc w:val="both"/>
      </w:pPr>
      <w:r>
        <w:t>- Advantages: Reduces the demand for human power, animals can work for extended periods when well-fed, low maintenance compared to machines, handles various farm operations, and is controllable.</w:t>
      </w:r>
    </w:p>
    <w:p w14:paraId="01B0FF5B" w14:textId="1A620656" w:rsidR="00B73B5C" w:rsidRDefault="00B73B5C" w:rsidP="00B73B5C">
      <w:pPr>
        <w:jc w:val="both"/>
      </w:pPr>
      <w:r>
        <w:t>- Disadvantages: Animals can refuse to work if not handled properly, high maintenance costs (feeding, veterinary services, etc.), susceptibility to diseases, limited output, particularly in hot climates, and inapplicable in tsetse fly-infested areas.</w:t>
      </w:r>
    </w:p>
    <w:p w14:paraId="7E40F2DD" w14:textId="77777777" w:rsidR="00B73B5C" w:rsidRDefault="00B73B5C" w:rsidP="00B73B5C">
      <w:pPr>
        <w:jc w:val="both"/>
      </w:pPr>
    </w:p>
    <w:p w14:paraId="1CB1F9F5" w14:textId="777E5743" w:rsidR="00B73B5C" w:rsidRDefault="00B73B5C" w:rsidP="00B73B5C">
      <w:pPr>
        <w:jc w:val="both"/>
      </w:pPr>
      <w:r>
        <w:t>Mechanical Power:</w:t>
      </w:r>
    </w:p>
    <w:p w14:paraId="72CEE52C" w14:textId="77777777" w:rsidR="00B73B5C" w:rsidRDefault="00B73B5C" w:rsidP="00B73B5C">
      <w:pPr>
        <w:jc w:val="both"/>
      </w:pPr>
      <w:r>
        <w:t>- Mechanical power relies on machines to execute farming activities.</w:t>
      </w:r>
    </w:p>
    <w:p w14:paraId="063AB988" w14:textId="5C085E3E" w:rsidR="00B73B5C" w:rsidRDefault="00B73B5C" w:rsidP="00B73B5C">
      <w:pPr>
        <w:jc w:val="both"/>
      </w:pPr>
      <w:r>
        <w:t>- Advantages: Offers higher work output per unit time than human and animal power, reduces disease-related concerns, suitable for tsetse fly-infested areas, efficient, and ensures timely farm operations.</w:t>
      </w:r>
    </w:p>
    <w:p w14:paraId="15EC434B" w14:textId="51669610" w:rsidR="00B73B5C" w:rsidRDefault="00B73B5C" w:rsidP="00B73B5C">
      <w:pPr>
        <w:jc w:val="both"/>
      </w:pPr>
      <w:r>
        <w:t>- Disadvantages: High capital investment, issues with spare parts in some regions, unsuitable for small land holdings, potential labor displacement leading to unemployment, and limited availability.</w:t>
      </w:r>
    </w:p>
    <w:p w14:paraId="23DE4028" w14:textId="77777777" w:rsidR="00B73B5C" w:rsidRDefault="00B73B5C" w:rsidP="00B73B5C">
      <w:pPr>
        <w:jc w:val="both"/>
      </w:pPr>
    </w:p>
    <w:p w14:paraId="205002F1" w14:textId="6B2CD543" w:rsidR="00B73B5C" w:rsidRDefault="00B73B5C" w:rsidP="00B73B5C">
      <w:pPr>
        <w:jc w:val="both"/>
      </w:pPr>
      <w:r>
        <w:t>Electrical Power:</w:t>
      </w:r>
    </w:p>
    <w:p w14:paraId="388DAB2C" w14:textId="77777777" w:rsidR="00B73B5C" w:rsidRDefault="00B73B5C" w:rsidP="00B73B5C">
      <w:pPr>
        <w:jc w:val="both"/>
      </w:pPr>
      <w:r>
        <w:t>- Electrical power derives from electricity or generators, utilized to operate electric motors.</w:t>
      </w:r>
    </w:p>
    <w:p w14:paraId="2DEC85BC" w14:textId="048DF1FE" w:rsidR="00B73B5C" w:rsidRDefault="00B73B5C" w:rsidP="00B73B5C">
      <w:pPr>
        <w:jc w:val="both"/>
      </w:pPr>
      <w:r>
        <w:t>- Advantages: Easy to operate, efficient, cost-effective, provides quick results, versatile for various services, and functions at different times.</w:t>
      </w:r>
    </w:p>
    <w:p w14:paraId="65D35376" w14:textId="34DCF10D" w:rsidR="00B73B5C" w:rsidRDefault="00B73B5C" w:rsidP="00B73B5C">
      <w:pPr>
        <w:jc w:val="both"/>
      </w:pPr>
      <w:r>
        <w:t>- Disadvantages: Irregular electricity supply, potential hazards from electrical faults, limited field applicability, high installation and maintenance costs, and requires careful handling.</w:t>
      </w:r>
    </w:p>
    <w:p w14:paraId="7735D1B8" w14:textId="77777777" w:rsidR="00B73B5C" w:rsidRDefault="00B73B5C" w:rsidP="00B73B5C">
      <w:pPr>
        <w:jc w:val="both"/>
      </w:pPr>
    </w:p>
    <w:p w14:paraId="66BB89B6" w14:textId="0763ED93" w:rsidR="00B73B5C" w:rsidRDefault="00B73B5C" w:rsidP="00B73B5C">
      <w:pPr>
        <w:jc w:val="both"/>
      </w:pPr>
      <w:r>
        <w:t>Solar Power:</w:t>
      </w:r>
    </w:p>
    <w:p w14:paraId="439EED59" w14:textId="77777777" w:rsidR="00B73B5C" w:rsidRDefault="00B73B5C" w:rsidP="00B73B5C">
      <w:pPr>
        <w:jc w:val="both"/>
      </w:pPr>
      <w:r>
        <w:t>- Solar power harnesses energy from sunlight, converting it into electrical energy through solar panels.</w:t>
      </w:r>
    </w:p>
    <w:p w14:paraId="43044E31" w14:textId="02B6E8DB" w:rsidR="00B73B5C" w:rsidRDefault="00B73B5C" w:rsidP="00B73B5C">
      <w:pPr>
        <w:jc w:val="both"/>
      </w:pPr>
      <w:r>
        <w:t>- Advantages: Inexhaustible, versatile for drying crops, powering machinery, and generating electricity, environmentally friendly, readily available, and long-lasting solar panels.</w:t>
      </w:r>
    </w:p>
    <w:p w14:paraId="173885FF" w14:textId="00E5F0AE" w:rsidR="00B73B5C" w:rsidRDefault="00B73B5C" w:rsidP="00B73B5C">
      <w:pPr>
        <w:jc w:val="both"/>
      </w:pPr>
      <w:r>
        <w:t>- Disadvantages: Requires technical expertise, available only during daylight hours, cannot be stored, challenging to control, and excessive use may affect environmental factors like transpiration and evaporation.</w:t>
      </w:r>
    </w:p>
    <w:p w14:paraId="6E793318" w14:textId="77777777" w:rsidR="00B73B5C" w:rsidRDefault="00B73B5C" w:rsidP="00B73B5C">
      <w:pPr>
        <w:jc w:val="both"/>
      </w:pPr>
    </w:p>
    <w:p w14:paraId="3AAA070C" w14:textId="2B6FBDD5" w:rsidR="00B73B5C" w:rsidRDefault="00B73B5C" w:rsidP="00B73B5C">
      <w:pPr>
        <w:jc w:val="both"/>
      </w:pPr>
      <w:r>
        <w:t>Wind Power:</w:t>
      </w:r>
    </w:p>
    <w:p w14:paraId="27DD1D6B" w14:textId="77777777" w:rsidR="00B73B5C" w:rsidRDefault="00B73B5C" w:rsidP="00B73B5C">
      <w:pPr>
        <w:jc w:val="both"/>
      </w:pPr>
      <w:r>
        <w:t>- Wind power utilizes wind energy to drive equipment such as water pumps, grinders, and windmills.</w:t>
      </w:r>
    </w:p>
    <w:p w14:paraId="68BE6557" w14:textId="3B28F409" w:rsidR="00B73B5C" w:rsidRDefault="00B73B5C" w:rsidP="00B73B5C">
      <w:pPr>
        <w:jc w:val="both"/>
      </w:pPr>
      <w:r>
        <w:lastRenderedPageBreak/>
        <w:t>- Advantages: Applicable to multiple farm tasks, cost-effective, widely available, used in winnowing, and serves as an alternative to electrical power.</w:t>
      </w:r>
    </w:p>
    <w:p w14:paraId="6B42A1C8" w14:textId="4411B61F" w:rsidR="00B73B5C" w:rsidRDefault="00B73B5C" w:rsidP="00B73B5C">
      <w:pPr>
        <w:jc w:val="both"/>
      </w:pPr>
      <w:r>
        <w:t>- Disadvantages: Erratic and uncertain wind supply, high upfront costs compared to the energy produced, inability to store energy, difficult to control, and limited to certain farm operations.</w:t>
      </w:r>
    </w:p>
    <w:p w14:paraId="76455410" w14:textId="77777777" w:rsidR="00B73B5C" w:rsidRDefault="00B73B5C" w:rsidP="00B73B5C">
      <w:pPr>
        <w:jc w:val="both"/>
      </w:pPr>
    </w:p>
    <w:p w14:paraId="5CB6E4EB" w14:textId="196A9EC5" w:rsidR="00B73B5C" w:rsidRDefault="00B73B5C" w:rsidP="00B73B5C">
      <w:pPr>
        <w:jc w:val="both"/>
      </w:pPr>
      <w:r>
        <w:t>Water Power:</w:t>
      </w:r>
    </w:p>
    <w:p w14:paraId="6F78F5FE" w14:textId="77777777" w:rsidR="00B73B5C" w:rsidRDefault="00B73B5C" w:rsidP="00B73B5C">
      <w:pPr>
        <w:jc w:val="both"/>
      </w:pPr>
      <w:r>
        <w:t>- Water power relies on the energy generated from flowing water in rivers, dams, or oceans.</w:t>
      </w:r>
    </w:p>
    <w:p w14:paraId="0E81FD53" w14:textId="4D7BE08B" w:rsidR="00B73B5C" w:rsidRDefault="00B73B5C" w:rsidP="00B73B5C">
      <w:pPr>
        <w:jc w:val="both"/>
      </w:pPr>
      <w:r>
        <w:t>- Advantages: Can generate electrical energy if water flow is consistent, used in transportation, processing farm produce, crop growth, and photosynthesis by plants.</w:t>
      </w:r>
    </w:p>
    <w:p w14:paraId="2BE009EF" w14:textId="627637C6" w:rsidR="00B73B5C" w:rsidRDefault="00B73B5C" w:rsidP="00B73B5C">
      <w:pPr>
        <w:jc w:val="both"/>
      </w:pPr>
      <w:r>
        <w:t>- Disadvantages: Low water levels can hinder electricity output, not available everywhere, potential destructive impact, susceptible to weather changes, and requires substantial initial investments.</w:t>
      </w:r>
    </w:p>
    <w:p w14:paraId="4CE9D2D1" w14:textId="77777777" w:rsidR="00B73B5C" w:rsidRDefault="00B73B5C" w:rsidP="00B73B5C">
      <w:pPr>
        <w:jc w:val="both"/>
      </w:pPr>
    </w:p>
    <w:p w14:paraId="41497038" w14:textId="7E3D10C6" w:rsidR="00B73B5C" w:rsidRDefault="00B73B5C" w:rsidP="00B73B5C">
      <w:pPr>
        <w:jc w:val="both"/>
      </w:pPr>
      <w:r>
        <w:t>Biogas:</w:t>
      </w:r>
    </w:p>
    <w:p w14:paraId="3962FB72" w14:textId="77777777" w:rsidR="00B73B5C" w:rsidRDefault="00B73B5C" w:rsidP="00B73B5C">
      <w:pPr>
        <w:jc w:val="both"/>
      </w:pPr>
      <w:r>
        <w:t>- Biogas generates power using farm waste, primarily animal dung and urine processed to produce methane gas.</w:t>
      </w:r>
    </w:p>
    <w:p w14:paraId="25551BDB" w14:textId="6E77DD27" w:rsidR="00B73B5C" w:rsidRDefault="00B73B5C" w:rsidP="00B73B5C">
      <w:pPr>
        <w:jc w:val="both"/>
      </w:pPr>
      <w:r>
        <w:t>- Advantages: Cost-effective, versatile for generating heat, cooking, drying, and electricity, and can be easily controlled.</w:t>
      </w:r>
    </w:p>
    <w:p w14:paraId="4D1A796C" w14:textId="580D04EB" w:rsidR="00B73B5C" w:rsidRDefault="00B73B5C" w:rsidP="00B73B5C">
      <w:pPr>
        <w:jc w:val="both"/>
      </w:pPr>
      <w:r>
        <w:t>- Disadvantages: Requires expertise, costly to establish and maintain, not widespread, limited to commercial animal rearing, and may pose fire hazards if mishandled.</w:t>
      </w:r>
    </w:p>
    <w:p w14:paraId="0BB10E69" w14:textId="77777777" w:rsidR="00B73B5C" w:rsidRDefault="00B73B5C" w:rsidP="00B73B5C">
      <w:pPr>
        <w:jc w:val="both"/>
      </w:pPr>
    </w:p>
    <w:p w14:paraId="22829462" w14:textId="7CC4FECF" w:rsidR="00B73B5C" w:rsidRDefault="00B73B5C" w:rsidP="00B73B5C">
      <w:pPr>
        <w:jc w:val="both"/>
      </w:pPr>
    </w:p>
    <w:p w14:paraId="33D7A39F" w14:textId="06833CF6" w:rsidR="007203CD" w:rsidRPr="00B66777" w:rsidRDefault="00B73B5C" w:rsidP="00B73B5C">
      <w:pPr>
        <w:jc w:val="both"/>
        <w:rPr>
          <w:b/>
          <w:bCs/>
        </w:rPr>
      </w:pPr>
      <w:r>
        <w:t>Understanding the diverse sources of farm power and their advantages and disadvantages is crucial for efficient and sustainable farming practices. Each source has its unique characteristics and applications, making them suitable for specific scenarios in agriculture.</w:t>
      </w:r>
    </w:p>
    <w:p w14:paraId="16FB17BC" w14:textId="77777777" w:rsidR="007203CD" w:rsidRPr="00B66777" w:rsidRDefault="007203CD" w:rsidP="009615FA">
      <w:pPr>
        <w:pStyle w:val="ListParagraph"/>
        <w:ind w:left="0"/>
        <w:jc w:val="both"/>
      </w:pPr>
    </w:p>
    <w:p w14:paraId="39CA585F" w14:textId="77777777" w:rsidR="00A525CF" w:rsidRPr="00B66777" w:rsidRDefault="00A525CF" w:rsidP="009615FA">
      <w:pPr>
        <w:pStyle w:val="ListParagraph"/>
        <w:ind w:left="0"/>
        <w:jc w:val="both"/>
        <w:rPr>
          <w:b/>
          <w:bCs/>
        </w:rPr>
      </w:pPr>
      <w:r w:rsidRPr="00B66777">
        <w:rPr>
          <w:b/>
          <w:bCs/>
        </w:rPr>
        <w:t>WEEKEND ASSIGNMENT</w:t>
      </w:r>
    </w:p>
    <w:p w14:paraId="22ACFC85" w14:textId="77777777" w:rsidR="002E35F2" w:rsidRPr="00B66777" w:rsidRDefault="00A525CF" w:rsidP="006721F3">
      <w:pPr>
        <w:pStyle w:val="ListParagraph"/>
        <w:numPr>
          <w:ilvl w:val="0"/>
          <w:numId w:val="25"/>
        </w:numPr>
        <w:contextualSpacing w:val="0"/>
        <w:jc w:val="both"/>
        <w:rPr>
          <w:bCs/>
        </w:rPr>
      </w:pPr>
      <w:r w:rsidRPr="00B66777">
        <w:t xml:space="preserve">The most common source of farm power drying grains in West Africa is </w:t>
      </w:r>
      <w:r w:rsidR="00D07E74" w:rsidRPr="00B66777">
        <w:t>A.</w:t>
      </w:r>
      <w:r w:rsidRPr="00B66777">
        <w:t xml:space="preserve"> heat engine </w:t>
      </w:r>
    </w:p>
    <w:p w14:paraId="61604325" w14:textId="77777777" w:rsidR="00A525CF" w:rsidRPr="00B66777" w:rsidRDefault="00D07E74" w:rsidP="002E35F2">
      <w:pPr>
        <w:pStyle w:val="ListParagraph"/>
        <w:contextualSpacing w:val="0"/>
        <w:jc w:val="both"/>
        <w:rPr>
          <w:bCs/>
        </w:rPr>
      </w:pPr>
      <w:proofErr w:type="spellStart"/>
      <w:r w:rsidRPr="00B66777">
        <w:t>B.</w:t>
      </w:r>
      <w:r w:rsidR="002E35F2" w:rsidRPr="00B66777">
        <w:t>sun</w:t>
      </w:r>
      <w:proofErr w:type="spellEnd"/>
      <w:r w:rsidR="002E35F2" w:rsidRPr="00B66777">
        <w:t xml:space="preserve"> </w:t>
      </w:r>
      <w:proofErr w:type="spellStart"/>
      <w:proofErr w:type="gramStart"/>
      <w:r w:rsidRPr="00B66777">
        <w:t>C.</w:t>
      </w:r>
      <w:r w:rsidR="002E35F2" w:rsidRPr="00B66777">
        <w:t>water</w:t>
      </w:r>
      <w:r w:rsidRPr="00B66777">
        <w:t>D.</w:t>
      </w:r>
      <w:r w:rsidR="002E35F2" w:rsidRPr="00B66777">
        <w:t>electricity</w:t>
      </w:r>
      <w:proofErr w:type="spellEnd"/>
      <w:proofErr w:type="gramEnd"/>
      <w:r w:rsidR="002E35F2" w:rsidRPr="00B66777">
        <w:t xml:space="preserve"> </w:t>
      </w:r>
    </w:p>
    <w:p w14:paraId="44FCD18F" w14:textId="77777777" w:rsidR="002E35F2" w:rsidRPr="00B66777" w:rsidRDefault="00206614" w:rsidP="006721F3">
      <w:pPr>
        <w:pStyle w:val="ListParagraph"/>
        <w:numPr>
          <w:ilvl w:val="0"/>
          <w:numId w:val="25"/>
        </w:numPr>
        <w:contextualSpacing w:val="0"/>
        <w:jc w:val="both"/>
        <w:rPr>
          <w:bCs/>
        </w:rPr>
      </w:pPr>
      <w:r w:rsidRPr="00B66777">
        <w:rPr>
          <w:bCs/>
        </w:rPr>
        <w:t>____</w:t>
      </w:r>
      <w:r w:rsidR="007203CD" w:rsidRPr="00B66777">
        <w:rPr>
          <w:bCs/>
        </w:rPr>
        <w:t xml:space="preserve"> can be harnessed to generate electricity. </w:t>
      </w:r>
      <w:r w:rsidR="00D07E74" w:rsidRPr="00B66777">
        <w:rPr>
          <w:bCs/>
        </w:rPr>
        <w:t>A.</w:t>
      </w:r>
      <w:r w:rsidRPr="00B66777">
        <w:rPr>
          <w:bCs/>
        </w:rPr>
        <w:t xml:space="preserve"> </w:t>
      </w:r>
      <w:proofErr w:type="spellStart"/>
      <w:r w:rsidRPr="00B66777">
        <w:rPr>
          <w:bCs/>
        </w:rPr>
        <w:t>Petrol</w:t>
      </w:r>
      <w:r w:rsidR="00D07E74" w:rsidRPr="00B66777">
        <w:rPr>
          <w:bCs/>
        </w:rPr>
        <w:t>B</w:t>
      </w:r>
      <w:proofErr w:type="spellEnd"/>
      <w:r w:rsidR="00D07E74" w:rsidRPr="00B66777">
        <w:rPr>
          <w:bCs/>
        </w:rPr>
        <w:t>.</w:t>
      </w:r>
      <w:r w:rsidRPr="00B66777">
        <w:rPr>
          <w:bCs/>
        </w:rPr>
        <w:t xml:space="preserve"> Animal dung </w:t>
      </w:r>
      <w:r w:rsidR="00D07E74" w:rsidRPr="00B66777">
        <w:rPr>
          <w:bCs/>
        </w:rPr>
        <w:t>C.</w:t>
      </w:r>
      <w:r w:rsidRPr="00B66777">
        <w:rPr>
          <w:bCs/>
        </w:rPr>
        <w:t xml:space="preserve"> Biogas </w:t>
      </w:r>
    </w:p>
    <w:p w14:paraId="3200431A" w14:textId="77777777" w:rsidR="00A525CF" w:rsidRPr="00B66777" w:rsidRDefault="00D07E74" w:rsidP="002E35F2">
      <w:pPr>
        <w:pStyle w:val="ListParagraph"/>
        <w:contextualSpacing w:val="0"/>
        <w:jc w:val="both"/>
        <w:rPr>
          <w:bCs/>
        </w:rPr>
      </w:pPr>
      <w:r w:rsidRPr="00B66777">
        <w:rPr>
          <w:bCs/>
        </w:rPr>
        <w:t>D.</w:t>
      </w:r>
      <w:r w:rsidR="00206614" w:rsidRPr="00B66777">
        <w:rPr>
          <w:bCs/>
        </w:rPr>
        <w:t xml:space="preserve"> Turbines</w:t>
      </w:r>
    </w:p>
    <w:p w14:paraId="4F1B025A" w14:textId="77777777" w:rsidR="00A525CF" w:rsidRPr="00B66777" w:rsidRDefault="00A525CF" w:rsidP="006721F3">
      <w:pPr>
        <w:pStyle w:val="ListParagraph"/>
        <w:numPr>
          <w:ilvl w:val="0"/>
          <w:numId w:val="25"/>
        </w:numPr>
        <w:contextualSpacing w:val="0"/>
        <w:jc w:val="both"/>
        <w:rPr>
          <w:bCs/>
        </w:rPr>
      </w:pPr>
      <w:r w:rsidRPr="00B66777">
        <w:t xml:space="preserve">The most unreliable source of farm power is </w:t>
      </w:r>
      <w:r w:rsidR="00D07E74" w:rsidRPr="00B66777">
        <w:t>A.</w:t>
      </w:r>
      <w:r w:rsidRPr="00B66777">
        <w:t xml:space="preserve"> Wind </w:t>
      </w:r>
      <w:r w:rsidR="00D07E74" w:rsidRPr="00B66777">
        <w:t>B.</w:t>
      </w:r>
      <w:r w:rsidRPr="00B66777">
        <w:t xml:space="preserve"> Water </w:t>
      </w:r>
      <w:r w:rsidR="00D07E74" w:rsidRPr="00B66777">
        <w:t>C.</w:t>
      </w:r>
      <w:r w:rsidRPr="00B66777">
        <w:t xml:space="preserve"> Electricity </w:t>
      </w:r>
      <w:r w:rsidR="00D07E74" w:rsidRPr="00B66777">
        <w:t>D.</w:t>
      </w:r>
      <w:r w:rsidRPr="00B66777">
        <w:t xml:space="preserve"> Machines</w:t>
      </w:r>
    </w:p>
    <w:p w14:paraId="5A362297" w14:textId="77777777" w:rsidR="002E35F2" w:rsidRPr="00B66777" w:rsidRDefault="00A525CF" w:rsidP="006721F3">
      <w:pPr>
        <w:pStyle w:val="ListParagraph"/>
        <w:numPr>
          <w:ilvl w:val="0"/>
          <w:numId w:val="25"/>
        </w:numPr>
        <w:contextualSpacing w:val="0"/>
        <w:jc w:val="both"/>
        <w:rPr>
          <w:bCs/>
        </w:rPr>
      </w:pPr>
      <w:r w:rsidRPr="00B66777">
        <w:t xml:space="preserve">Water power is </w:t>
      </w:r>
      <w:r w:rsidR="00A16BA4" w:rsidRPr="00B66777">
        <w:rPr>
          <w:bCs/>
        </w:rPr>
        <w:t>harnessed</w:t>
      </w:r>
      <w:r w:rsidRPr="00B66777">
        <w:t xml:space="preserve"> and converted into electrical power </w:t>
      </w:r>
      <w:proofErr w:type="gramStart"/>
      <w:r w:rsidRPr="00B66777">
        <w:t xml:space="preserve">by  </w:t>
      </w:r>
      <w:r w:rsidR="00D07E74" w:rsidRPr="00B66777">
        <w:t>A.</w:t>
      </w:r>
      <w:proofErr w:type="gramEnd"/>
      <w:r w:rsidRPr="00B66777">
        <w:t xml:space="preserve"> blade </w:t>
      </w:r>
      <w:r w:rsidR="00D07E74" w:rsidRPr="00B66777">
        <w:t>B.</w:t>
      </w:r>
      <w:r w:rsidRPr="00B66777">
        <w:t xml:space="preserve"> gra</w:t>
      </w:r>
      <w:r w:rsidR="007203CD" w:rsidRPr="00B66777">
        <w:t xml:space="preserve">ins </w:t>
      </w:r>
    </w:p>
    <w:p w14:paraId="69D9EA46" w14:textId="77777777" w:rsidR="00A525CF" w:rsidRPr="00B66777" w:rsidRDefault="00D07E74" w:rsidP="002E35F2">
      <w:pPr>
        <w:pStyle w:val="ListParagraph"/>
        <w:contextualSpacing w:val="0"/>
        <w:jc w:val="both"/>
        <w:rPr>
          <w:bCs/>
        </w:rPr>
      </w:pPr>
      <w:r w:rsidRPr="00B66777">
        <w:t>C.</w:t>
      </w:r>
      <w:r w:rsidR="007203CD" w:rsidRPr="00B66777">
        <w:t xml:space="preserve"> turbines </w:t>
      </w:r>
      <w:r w:rsidRPr="00B66777">
        <w:t>D.</w:t>
      </w:r>
      <w:r w:rsidR="007203CD" w:rsidRPr="00B66777">
        <w:t xml:space="preserve"> hovercraft</w:t>
      </w:r>
    </w:p>
    <w:p w14:paraId="67FD5D17" w14:textId="77777777" w:rsidR="002E35F2" w:rsidRPr="00B66777" w:rsidRDefault="007203CD" w:rsidP="006721F3">
      <w:pPr>
        <w:pStyle w:val="ListParagraph"/>
        <w:numPr>
          <w:ilvl w:val="0"/>
          <w:numId w:val="25"/>
        </w:numPr>
        <w:contextualSpacing w:val="0"/>
        <w:jc w:val="both"/>
        <w:rPr>
          <w:bCs/>
        </w:rPr>
      </w:pPr>
      <w:r w:rsidRPr="00B66777">
        <w:t>The fastest and most efficient sou</w:t>
      </w:r>
      <w:r w:rsidR="00206614" w:rsidRPr="00B66777">
        <w:t xml:space="preserve">rce of farm power is ____ </w:t>
      </w:r>
      <w:proofErr w:type="spellStart"/>
      <w:r w:rsidR="00206614" w:rsidRPr="00B66777">
        <w:t>power.</w:t>
      </w:r>
      <w:r w:rsidR="00D07E74" w:rsidRPr="00B66777">
        <w:t>A</w:t>
      </w:r>
      <w:proofErr w:type="spellEnd"/>
      <w:r w:rsidR="00D07E74" w:rsidRPr="00B66777">
        <w:t>.</w:t>
      </w:r>
      <w:r w:rsidRPr="00B66777">
        <w:t xml:space="preserve"> </w:t>
      </w:r>
      <w:proofErr w:type="gramStart"/>
      <w:r w:rsidRPr="00B66777">
        <w:t xml:space="preserve">Solar  </w:t>
      </w:r>
      <w:r w:rsidR="00D07E74" w:rsidRPr="00B66777">
        <w:t>B.</w:t>
      </w:r>
      <w:proofErr w:type="gramEnd"/>
      <w:r w:rsidRPr="00B66777">
        <w:t xml:space="preserve"> Animal </w:t>
      </w:r>
    </w:p>
    <w:p w14:paraId="7DE91724" w14:textId="77777777" w:rsidR="007203CD" w:rsidRPr="00B66777" w:rsidRDefault="00D07E74" w:rsidP="002E35F2">
      <w:pPr>
        <w:pStyle w:val="ListParagraph"/>
        <w:contextualSpacing w:val="0"/>
        <w:jc w:val="both"/>
        <w:rPr>
          <w:bCs/>
        </w:rPr>
      </w:pPr>
      <w:r w:rsidRPr="00B66777">
        <w:t>C.</w:t>
      </w:r>
      <w:r w:rsidR="007203CD" w:rsidRPr="00B66777">
        <w:t xml:space="preserve"> Mechanical </w:t>
      </w:r>
      <w:r w:rsidRPr="00B66777">
        <w:t>D.</w:t>
      </w:r>
      <w:r w:rsidR="007203CD" w:rsidRPr="00B66777">
        <w:t xml:space="preserve"> Biogas</w:t>
      </w:r>
    </w:p>
    <w:p w14:paraId="7229AD78" w14:textId="77777777" w:rsidR="00D76E19" w:rsidRPr="00B66777" w:rsidRDefault="00D76E19" w:rsidP="009615FA">
      <w:pPr>
        <w:jc w:val="both"/>
      </w:pPr>
    </w:p>
    <w:p w14:paraId="43F0DC4A" w14:textId="77777777" w:rsidR="00A525CF" w:rsidRPr="00B66777" w:rsidRDefault="00A525CF" w:rsidP="009615FA">
      <w:pPr>
        <w:jc w:val="both"/>
        <w:rPr>
          <w:b/>
        </w:rPr>
      </w:pPr>
      <w:r w:rsidRPr="00B66777">
        <w:rPr>
          <w:b/>
        </w:rPr>
        <w:t>THEORY</w:t>
      </w:r>
    </w:p>
    <w:p w14:paraId="0A3FDAED" w14:textId="77777777" w:rsidR="002E35F2" w:rsidRPr="00B66777" w:rsidRDefault="00A525CF" w:rsidP="006721F3">
      <w:pPr>
        <w:numPr>
          <w:ilvl w:val="0"/>
          <w:numId w:val="26"/>
        </w:numPr>
        <w:tabs>
          <w:tab w:val="clear" w:pos="720"/>
        </w:tabs>
        <w:jc w:val="both"/>
      </w:pPr>
      <w:r w:rsidRPr="00B66777">
        <w:t xml:space="preserve">List </w:t>
      </w:r>
      <w:r w:rsidR="002E35F2" w:rsidRPr="00B66777">
        <w:t>two</w:t>
      </w:r>
      <w:r w:rsidRPr="00B66777">
        <w:t xml:space="preserve"> farm operations each requiring the use of </w:t>
      </w:r>
      <w:r w:rsidR="00D07E74" w:rsidRPr="00B66777">
        <w:t>A.</w:t>
      </w:r>
      <w:r w:rsidRPr="00B66777">
        <w:t xml:space="preserve"> Machine </w:t>
      </w:r>
      <w:proofErr w:type="spellStart"/>
      <w:proofErr w:type="gramStart"/>
      <w:r w:rsidR="00D07E74" w:rsidRPr="00B66777">
        <w:t>B.</w:t>
      </w:r>
      <w:r w:rsidR="000F3F39" w:rsidRPr="00B66777">
        <w:t>Electricity</w:t>
      </w:r>
      <w:proofErr w:type="spellEnd"/>
      <w:proofErr w:type="gramEnd"/>
      <w:r w:rsidR="000F3F39" w:rsidRPr="00B66777">
        <w:t xml:space="preserve"> </w:t>
      </w:r>
      <w:proofErr w:type="spellStart"/>
      <w:r w:rsidR="00D07E74" w:rsidRPr="00B66777">
        <w:t>C.</w:t>
      </w:r>
      <w:r w:rsidR="000F3F39" w:rsidRPr="00B66777">
        <w:t>Wind</w:t>
      </w:r>
      <w:proofErr w:type="spellEnd"/>
      <w:r w:rsidR="000F3F39" w:rsidRPr="00B66777">
        <w:t xml:space="preserve"> </w:t>
      </w:r>
    </w:p>
    <w:p w14:paraId="4EBE79FB" w14:textId="77777777" w:rsidR="00A525CF" w:rsidRPr="00B66777" w:rsidRDefault="00D07E74" w:rsidP="002E35F2">
      <w:pPr>
        <w:ind w:left="720"/>
        <w:jc w:val="both"/>
      </w:pPr>
      <w:proofErr w:type="spellStart"/>
      <w:r w:rsidRPr="00B66777">
        <w:t>D.</w:t>
      </w:r>
      <w:r w:rsidR="000F3F39" w:rsidRPr="00B66777">
        <w:t>Solar</w:t>
      </w:r>
      <w:proofErr w:type="spellEnd"/>
      <w:r w:rsidR="000F3F39" w:rsidRPr="00B66777">
        <w:t xml:space="preserve"> radiation</w:t>
      </w:r>
    </w:p>
    <w:p w14:paraId="7C5A81C0" w14:textId="77777777" w:rsidR="000F3F39" w:rsidRPr="00B66777" w:rsidRDefault="000F3F39" w:rsidP="006721F3">
      <w:pPr>
        <w:numPr>
          <w:ilvl w:val="0"/>
          <w:numId w:val="26"/>
        </w:numPr>
        <w:tabs>
          <w:tab w:val="clear" w:pos="720"/>
        </w:tabs>
        <w:jc w:val="both"/>
      </w:pPr>
      <w:r w:rsidRPr="00B66777">
        <w:t>In what way is human power the most important source of farm power?</w:t>
      </w:r>
    </w:p>
    <w:p w14:paraId="37308E59" w14:textId="77777777" w:rsidR="00206614" w:rsidRPr="00B66777" w:rsidRDefault="00206614" w:rsidP="009615FA">
      <w:pPr>
        <w:jc w:val="center"/>
        <w:rPr>
          <w:b/>
          <w:bCs/>
        </w:rPr>
      </w:pPr>
    </w:p>
    <w:p w14:paraId="5CD1BFE0" w14:textId="77777777" w:rsidR="00206614" w:rsidRPr="00B66777" w:rsidRDefault="00206614" w:rsidP="009615FA">
      <w:pPr>
        <w:jc w:val="center"/>
        <w:rPr>
          <w:b/>
          <w:bCs/>
        </w:rPr>
      </w:pPr>
    </w:p>
    <w:p w14:paraId="75BAE284" w14:textId="77777777" w:rsidR="000F3F39" w:rsidRPr="00B66777" w:rsidRDefault="000F3F39" w:rsidP="00D76E19">
      <w:r w:rsidRPr="00B66777">
        <w:rPr>
          <w:b/>
          <w:bCs/>
        </w:rPr>
        <w:t>WEEK THREE</w:t>
      </w:r>
    </w:p>
    <w:p w14:paraId="1D90E29C" w14:textId="77777777" w:rsidR="00A525CF" w:rsidRPr="00B66777" w:rsidRDefault="00A525CF" w:rsidP="00D76E19">
      <w:r w:rsidRPr="00B66777">
        <w:rPr>
          <w:b/>
        </w:rPr>
        <w:t xml:space="preserve">FARM </w:t>
      </w:r>
      <w:r w:rsidR="004027C2" w:rsidRPr="00B66777">
        <w:rPr>
          <w:b/>
        </w:rPr>
        <w:t>MECHANIZATION</w:t>
      </w:r>
      <w:r w:rsidR="002E35F2" w:rsidRPr="00B66777">
        <w:rPr>
          <w:b/>
        </w:rPr>
        <w:t xml:space="preserve"> (TRACTORIZATION)</w:t>
      </w:r>
    </w:p>
    <w:p w14:paraId="5A522980" w14:textId="77777777" w:rsidR="002E35F2" w:rsidRPr="00B66777" w:rsidRDefault="00D27EDA" w:rsidP="009615FA">
      <w:pPr>
        <w:jc w:val="both"/>
      </w:pPr>
      <w:r w:rsidRPr="00B66777">
        <w:rPr>
          <w:b/>
        </w:rPr>
        <w:t>CONTENT</w:t>
      </w:r>
    </w:p>
    <w:p w14:paraId="1D0F017F" w14:textId="77777777" w:rsidR="000F3F39" w:rsidRPr="00B66777" w:rsidRDefault="0023444D" w:rsidP="006721F3">
      <w:pPr>
        <w:pStyle w:val="ListParagraph"/>
        <w:numPr>
          <w:ilvl w:val="0"/>
          <w:numId w:val="113"/>
        </w:numPr>
        <w:jc w:val="both"/>
        <w:rPr>
          <w:b/>
        </w:rPr>
      </w:pPr>
      <w:r w:rsidRPr="00B66777">
        <w:t>D</w:t>
      </w:r>
      <w:r w:rsidR="00A525CF" w:rsidRPr="00B66777">
        <w:t>efinition</w:t>
      </w:r>
    </w:p>
    <w:p w14:paraId="63B9317D" w14:textId="77777777" w:rsidR="000F3F39" w:rsidRPr="00B66777" w:rsidRDefault="00A525CF" w:rsidP="006721F3">
      <w:pPr>
        <w:pStyle w:val="ListParagraph"/>
        <w:numPr>
          <w:ilvl w:val="0"/>
          <w:numId w:val="113"/>
        </w:numPr>
        <w:jc w:val="both"/>
        <w:rPr>
          <w:b/>
        </w:rPr>
      </w:pPr>
      <w:r w:rsidRPr="00B66777">
        <w:t>Advantages of mechanization</w:t>
      </w:r>
    </w:p>
    <w:p w14:paraId="52AC65C5" w14:textId="77777777" w:rsidR="000F3F39" w:rsidRPr="00B66777" w:rsidRDefault="00A525CF" w:rsidP="006721F3">
      <w:pPr>
        <w:pStyle w:val="ListParagraph"/>
        <w:numPr>
          <w:ilvl w:val="0"/>
          <w:numId w:val="113"/>
        </w:numPr>
        <w:jc w:val="both"/>
        <w:rPr>
          <w:b/>
        </w:rPr>
      </w:pPr>
      <w:r w:rsidRPr="00B66777">
        <w:lastRenderedPageBreak/>
        <w:t>Disadvantages of mechanization</w:t>
      </w:r>
    </w:p>
    <w:p w14:paraId="3AC91CD8" w14:textId="77777777" w:rsidR="000F3F39" w:rsidRPr="00B66777" w:rsidRDefault="000F3F39" w:rsidP="006721F3">
      <w:pPr>
        <w:pStyle w:val="ListParagraph"/>
        <w:numPr>
          <w:ilvl w:val="0"/>
          <w:numId w:val="113"/>
        </w:numPr>
        <w:jc w:val="both"/>
        <w:rPr>
          <w:b/>
        </w:rPr>
      </w:pPr>
      <w:r w:rsidRPr="00B66777">
        <w:t xml:space="preserve">Problems </w:t>
      </w:r>
      <w:r w:rsidR="00A525CF" w:rsidRPr="00B66777">
        <w:t>of mechanization</w:t>
      </w:r>
    </w:p>
    <w:p w14:paraId="506461FC" w14:textId="77777777" w:rsidR="00A525CF" w:rsidRPr="00B66777" w:rsidRDefault="00A525CF" w:rsidP="006721F3">
      <w:pPr>
        <w:pStyle w:val="ListParagraph"/>
        <w:numPr>
          <w:ilvl w:val="0"/>
          <w:numId w:val="113"/>
        </w:numPr>
        <w:jc w:val="both"/>
        <w:rPr>
          <w:b/>
        </w:rPr>
      </w:pPr>
      <w:r w:rsidRPr="00B66777">
        <w:t>P</w:t>
      </w:r>
      <w:r w:rsidR="000F3F39" w:rsidRPr="00B66777">
        <w:t>r</w:t>
      </w:r>
      <w:r w:rsidRPr="00B66777">
        <w:t>os</w:t>
      </w:r>
      <w:r w:rsidR="000F3F39" w:rsidRPr="00B66777">
        <w:t>pects of</w:t>
      </w:r>
      <w:r w:rsidRPr="00B66777">
        <w:t xml:space="preserve"> mechanization</w:t>
      </w:r>
    </w:p>
    <w:p w14:paraId="360FE062" w14:textId="77777777" w:rsidR="002E35F2" w:rsidRPr="00B66777" w:rsidRDefault="002E35F2" w:rsidP="009615FA">
      <w:pPr>
        <w:jc w:val="both"/>
      </w:pPr>
    </w:p>
    <w:p w14:paraId="7568E2BD" w14:textId="1384F4C1" w:rsidR="002F5156" w:rsidRPr="002F5156" w:rsidRDefault="002F5156" w:rsidP="002F5156">
      <w:pPr>
        <w:jc w:val="both"/>
        <w:rPr>
          <w:b/>
        </w:rPr>
      </w:pPr>
      <w:r w:rsidRPr="002F5156">
        <w:rPr>
          <w:b/>
        </w:rPr>
        <w:t>Mechanization in Agriculture: Enhancing Productivity</w:t>
      </w:r>
    </w:p>
    <w:p w14:paraId="53CF50B0" w14:textId="77777777" w:rsidR="002F5156" w:rsidRDefault="002F5156" w:rsidP="002F5156">
      <w:pPr>
        <w:jc w:val="both"/>
      </w:pPr>
    </w:p>
    <w:p w14:paraId="53575CA8" w14:textId="77777777" w:rsidR="002F5156" w:rsidRDefault="002F5156" w:rsidP="002F5156">
      <w:pPr>
        <w:jc w:val="both"/>
      </w:pPr>
      <w:r>
        <w:t>Mechanization in agriculture refers to the application of engineering principles and technology to improve farming processes. It involves the utilization of machinery such as tractors, ploughs, harvesters, harrows, planters, and the integration of inputs like insecticides, improved seeds, and fertilizers. The core objective of mechanization is to achieve the following:</w:t>
      </w:r>
    </w:p>
    <w:p w14:paraId="598A8860" w14:textId="77777777" w:rsidR="002F5156" w:rsidRDefault="002F5156" w:rsidP="002F5156">
      <w:pPr>
        <w:jc w:val="both"/>
      </w:pPr>
    </w:p>
    <w:p w14:paraId="329EA191" w14:textId="138D8022" w:rsidR="002F5156" w:rsidRDefault="002F5156" w:rsidP="002F5156">
      <w:pPr>
        <w:jc w:val="both"/>
      </w:pPr>
      <w:r>
        <w:t>1. Reduce Human Labor: By minimizing drudgery, mechanization decreases the physical strain on farm workers.</w:t>
      </w:r>
    </w:p>
    <w:p w14:paraId="0AA91796" w14:textId="77777777" w:rsidR="002F5156" w:rsidRDefault="002F5156" w:rsidP="002F5156">
      <w:pPr>
        <w:jc w:val="both"/>
      </w:pPr>
    </w:p>
    <w:p w14:paraId="13FA9C27" w14:textId="2E8FA7C6" w:rsidR="002F5156" w:rsidRDefault="002F5156" w:rsidP="002F5156">
      <w:pPr>
        <w:jc w:val="both"/>
      </w:pPr>
      <w:r>
        <w:t>2. Increase Efficiency: Mechanized processes are more efficient, leading to higher productivity.</w:t>
      </w:r>
    </w:p>
    <w:p w14:paraId="104542A9" w14:textId="77777777" w:rsidR="002F5156" w:rsidRDefault="002F5156" w:rsidP="002F5156">
      <w:pPr>
        <w:jc w:val="both"/>
      </w:pPr>
    </w:p>
    <w:p w14:paraId="4C1B139A" w14:textId="3F6E8F6A" w:rsidR="002F5156" w:rsidRDefault="002F5156" w:rsidP="002F5156">
      <w:pPr>
        <w:jc w:val="both"/>
      </w:pPr>
      <w:r>
        <w:t>3. Cost Savings: Over the long term, mechanization reduces operational costs, making farming more economically viable.</w:t>
      </w:r>
    </w:p>
    <w:p w14:paraId="45CBDC5A" w14:textId="77777777" w:rsidR="002F5156" w:rsidRDefault="002F5156" w:rsidP="002F5156">
      <w:pPr>
        <w:jc w:val="both"/>
      </w:pPr>
    </w:p>
    <w:p w14:paraId="38D147A1" w14:textId="7BA2CB02" w:rsidR="002F5156" w:rsidRDefault="002F5156" w:rsidP="002F5156">
      <w:pPr>
        <w:jc w:val="both"/>
      </w:pPr>
      <w:r>
        <w:t>4. Time-Saving: Farm tasks are completed more quickly, allowing for more effective time management.</w:t>
      </w:r>
    </w:p>
    <w:p w14:paraId="4FB5CAA6" w14:textId="77777777" w:rsidR="002F5156" w:rsidRDefault="002F5156" w:rsidP="002F5156">
      <w:pPr>
        <w:jc w:val="both"/>
      </w:pPr>
    </w:p>
    <w:p w14:paraId="0C2C1002" w14:textId="26005FEF" w:rsidR="002F5156" w:rsidRDefault="002F5156" w:rsidP="002F5156">
      <w:pPr>
        <w:jc w:val="both"/>
      </w:pPr>
      <w:r>
        <w:t>5. Improved Standard of Living: Mechanization enhances the quality and quantity of agricultural produce, ultimately improving living standards.</w:t>
      </w:r>
    </w:p>
    <w:p w14:paraId="116EDE11" w14:textId="77777777" w:rsidR="002F5156" w:rsidRDefault="002F5156" w:rsidP="002F5156">
      <w:pPr>
        <w:jc w:val="both"/>
      </w:pPr>
    </w:p>
    <w:p w14:paraId="6549F4A3" w14:textId="3966CBA5" w:rsidR="002F5156" w:rsidRPr="002F5156" w:rsidRDefault="002F5156" w:rsidP="002F5156">
      <w:pPr>
        <w:jc w:val="both"/>
        <w:rPr>
          <w:b/>
        </w:rPr>
      </w:pPr>
      <w:r w:rsidRPr="002F5156">
        <w:rPr>
          <w:b/>
        </w:rPr>
        <w:t>Advantages of Farm Mechanization</w:t>
      </w:r>
    </w:p>
    <w:p w14:paraId="613AEF79" w14:textId="77777777" w:rsidR="002F5156" w:rsidRDefault="002F5156" w:rsidP="002F5156">
      <w:pPr>
        <w:jc w:val="both"/>
      </w:pPr>
    </w:p>
    <w:p w14:paraId="2D01E221" w14:textId="7FF9523E" w:rsidR="002F5156" w:rsidRDefault="002F5156" w:rsidP="002F5156">
      <w:pPr>
        <w:jc w:val="both"/>
      </w:pPr>
      <w:r>
        <w:t>1. Efficiency: Farm operations are completed in significantly less time.</w:t>
      </w:r>
    </w:p>
    <w:p w14:paraId="3C4CD86A" w14:textId="77777777" w:rsidR="002F5156" w:rsidRDefault="002F5156" w:rsidP="002F5156">
      <w:pPr>
        <w:jc w:val="both"/>
      </w:pPr>
    </w:p>
    <w:p w14:paraId="6B173ED6" w14:textId="01DA5009" w:rsidR="002F5156" w:rsidRDefault="002F5156" w:rsidP="002F5156">
      <w:pPr>
        <w:jc w:val="both"/>
      </w:pPr>
      <w:r>
        <w:t>2. Labor Savings: Reduced manual labor requirements free up human resources for other purposes.</w:t>
      </w:r>
    </w:p>
    <w:p w14:paraId="75D279E5" w14:textId="77777777" w:rsidR="002F5156" w:rsidRDefault="002F5156" w:rsidP="002F5156">
      <w:pPr>
        <w:jc w:val="both"/>
      </w:pPr>
    </w:p>
    <w:p w14:paraId="269B4499" w14:textId="65DC8FD9" w:rsidR="002F5156" w:rsidRDefault="002F5156" w:rsidP="002F5156">
      <w:pPr>
        <w:jc w:val="both"/>
      </w:pPr>
      <w:r>
        <w:t>3. Safety: Minimizes health hazards and accidents that can occur when using traditional tools.</w:t>
      </w:r>
    </w:p>
    <w:p w14:paraId="2DA3658B" w14:textId="77777777" w:rsidR="002F5156" w:rsidRDefault="002F5156" w:rsidP="002F5156">
      <w:pPr>
        <w:jc w:val="both"/>
      </w:pPr>
    </w:p>
    <w:p w14:paraId="707B55AB" w14:textId="33912BE3" w:rsidR="002F5156" w:rsidRDefault="002F5156" w:rsidP="002F5156">
      <w:pPr>
        <w:jc w:val="both"/>
      </w:pPr>
      <w:r>
        <w:t>4. Reduced Drudgery: Less physically demanding work for farm laborers.</w:t>
      </w:r>
    </w:p>
    <w:p w14:paraId="46926899" w14:textId="77777777" w:rsidR="002F5156" w:rsidRDefault="002F5156" w:rsidP="002F5156">
      <w:pPr>
        <w:jc w:val="both"/>
      </w:pPr>
    </w:p>
    <w:p w14:paraId="79C38993" w14:textId="6F77A970" w:rsidR="002F5156" w:rsidRDefault="002F5156" w:rsidP="002F5156">
      <w:pPr>
        <w:jc w:val="both"/>
      </w:pPr>
      <w:r>
        <w:t>5. Scale: Encourages large-scale farming, resulting in increased output.</w:t>
      </w:r>
    </w:p>
    <w:p w14:paraId="5D81BDFE" w14:textId="77777777" w:rsidR="002F5156" w:rsidRDefault="002F5156" w:rsidP="002F5156">
      <w:pPr>
        <w:jc w:val="both"/>
      </w:pPr>
    </w:p>
    <w:p w14:paraId="5562A133" w14:textId="13FE0A8B" w:rsidR="002F5156" w:rsidRDefault="002F5156" w:rsidP="002F5156">
      <w:pPr>
        <w:jc w:val="both"/>
      </w:pPr>
      <w:r>
        <w:t>6. Specialization: Promotes specialization, where machine operators become experts in their respective machinery.</w:t>
      </w:r>
    </w:p>
    <w:p w14:paraId="43CEF8E5" w14:textId="77777777" w:rsidR="002F5156" w:rsidRDefault="002F5156" w:rsidP="002F5156">
      <w:pPr>
        <w:jc w:val="both"/>
      </w:pPr>
    </w:p>
    <w:p w14:paraId="762F3B16" w14:textId="712EB36A" w:rsidR="002F5156" w:rsidRDefault="002F5156" w:rsidP="002F5156">
      <w:pPr>
        <w:jc w:val="both"/>
      </w:pPr>
      <w:r>
        <w:t>7. Cooperation: Farmers can collaborate, pooling resources to purchase machines for rotational use, fostering unity.</w:t>
      </w:r>
    </w:p>
    <w:p w14:paraId="0CFAA94A" w14:textId="77777777" w:rsidR="002F5156" w:rsidRDefault="002F5156" w:rsidP="002F5156">
      <w:pPr>
        <w:jc w:val="both"/>
      </w:pPr>
    </w:p>
    <w:p w14:paraId="073D3DC0" w14:textId="087A11C6" w:rsidR="002F5156" w:rsidRDefault="002F5156" w:rsidP="002F5156">
      <w:pPr>
        <w:jc w:val="both"/>
      </w:pPr>
      <w:r>
        <w:t>8. Cost Savings: Over time, mechanization reduces labor costs, minimizes waste, errors, and spoilage, leading to increased income.</w:t>
      </w:r>
    </w:p>
    <w:p w14:paraId="53769543" w14:textId="77777777" w:rsidR="002F5156" w:rsidRDefault="002F5156" w:rsidP="002F5156">
      <w:pPr>
        <w:jc w:val="both"/>
      </w:pPr>
    </w:p>
    <w:p w14:paraId="0749131F" w14:textId="77A0B72D" w:rsidR="002F5156" w:rsidRPr="002F5156" w:rsidRDefault="002F5156" w:rsidP="002F5156">
      <w:pPr>
        <w:jc w:val="both"/>
        <w:rPr>
          <w:b/>
        </w:rPr>
      </w:pPr>
      <w:r w:rsidRPr="002F5156">
        <w:rPr>
          <w:b/>
        </w:rPr>
        <w:t>Disadvantages of Farm Mechanization</w:t>
      </w:r>
    </w:p>
    <w:p w14:paraId="196F2F55" w14:textId="77777777" w:rsidR="002F5156" w:rsidRDefault="002F5156" w:rsidP="002F5156">
      <w:pPr>
        <w:jc w:val="both"/>
      </w:pPr>
    </w:p>
    <w:p w14:paraId="597783A7" w14:textId="67C3E50A" w:rsidR="002F5156" w:rsidRDefault="002F5156" w:rsidP="002F5156">
      <w:pPr>
        <w:jc w:val="both"/>
      </w:pPr>
      <w:r>
        <w:lastRenderedPageBreak/>
        <w:t>1. Capital Intensive: Requires substantial initial capital investment.</w:t>
      </w:r>
    </w:p>
    <w:p w14:paraId="59028B36" w14:textId="77777777" w:rsidR="002F5156" w:rsidRDefault="002F5156" w:rsidP="002F5156">
      <w:pPr>
        <w:jc w:val="both"/>
      </w:pPr>
    </w:p>
    <w:p w14:paraId="51A385E3" w14:textId="476C6092" w:rsidR="002F5156" w:rsidRDefault="002F5156" w:rsidP="002F5156">
      <w:pPr>
        <w:jc w:val="both"/>
      </w:pPr>
      <w:r>
        <w:t>2. Unemployment: Automation reduces the need for manual labor, leading to unemployment in some cases.</w:t>
      </w:r>
    </w:p>
    <w:p w14:paraId="09542531" w14:textId="77777777" w:rsidR="002F5156" w:rsidRDefault="002F5156" w:rsidP="002F5156">
      <w:pPr>
        <w:jc w:val="both"/>
      </w:pPr>
    </w:p>
    <w:p w14:paraId="7C238677" w14:textId="67670FBA" w:rsidR="002F5156" w:rsidRDefault="002F5156" w:rsidP="002F5156">
      <w:pPr>
        <w:jc w:val="both"/>
      </w:pPr>
      <w:r>
        <w:t>3. Soil Compaction: Heavy machinery can compact the soil, potentially affecting soil health.</w:t>
      </w:r>
    </w:p>
    <w:p w14:paraId="79EA6FE0" w14:textId="77777777" w:rsidR="002F5156" w:rsidRDefault="002F5156" w:rsidP="002F5156">
      <w:pPr>
        <w:jc w:val="both"/>
      </w:pPr>
    </w:p>
    <w:p w14:paraId="31D2CCE7" w14:textId="37A3A1C4" w:rsidR="002F5156" w:rsidRDefault="002F5156" w:rsidP="002F5156">
      <w:pPr>
        <w:jc w:val="both"/>
      </w:pPr>
      <w:r>
        <w:t>4. Air Pollution: Emissions from machinery can lead to air pollution.</w:t>
      </w:r>
    </w:p>
    <w:p w14:paraId="7F0B7C60" w14:textId="77777777" w:rsidR="002F5156" w:rsidRDefault="002F5156" w:rsidP="002F5156">
      <w:pPr>
        <w:jc w:val="both"/>
      </w:pPr>
    </w:p>
    <w:p w14:paraId="76AF737F" w14:textId="38C4CA3D" w:rsidR="002F5156" w:rsidRDefault="002F5156" w:rsidP="002F5156">
      <w:pPr>
        <w:jc w:val="both"/>
      </w:pPr>
      <w:r>
        <w:t>5. Land Tenure: Land tenure systems may limit mechanization, particularly on smaller, communal lands.</w:t>
      </w:r>
    </w:p>
    <w:p w14:paraId="43EEBC75" w14:textId="77777777" w:rsidR="002F5156" w:rsidRDefault="002F5156" w:rsidP="002F5156">
      <w:pPr>
        <w:jc w:val="both"/>
      </w:pPr>
    </w:p>
    <w:p w14:paraId="38C0AEF1" w14:textId="6AA6EF52" w:rsidR="002F5156" w:rsidRDefault="002F5156" w:rsidP="002F5156">
      <w:pPr>
        <w:jc w:val="both"/>
      </w:pPr>
      <w:r>
        <w:t>6. Soil Structure: Continuous machine use can harm soil structure.</w:t>
      </w:r>
    </w:p>
    <w:p w14:paraId="5304369B" w14:textId="77777777" w:rsidR="002F5156" w:rsidRDefault="002F5156" w:rsidP="002F5156">
      <w:pPr>
        <w:jc w:val="both"/>
      </w:pPr>
    </w:p>
    <w:p w14:paraId="63AFB717" w14:textId="2EE325ED" w:rsidR="002F5156" w:rsidRDefault="002F5156" w:rsidP="002F5156">
      <w:pPr>
        <w:jc w:val="both"/>
      </w:pPr>
      <w:r>
        <w:t>7. Limited Applicability: Some crops are difficult to mechanize, restricting the benefits of automation.</w:t>
      </w:r>
    </w:p>
    <w:p w14:paraId="670FE4F0" w14:textId="77777777" w:rsidR="002F5156" w:rsidRDefault="002F5156" w:rsidP="002F5156">
      <w:pPr>
        <w:jc w:val="both"/>
      </w:pPr>
    </w:p>
    <w:p w14:paraId="67CEC77E" w14:textId="41422039" w:rsidR="002F5156" w:rsidRPr="002F5156" w:rsidRDefault="002F5156" w:rsidP="002F5156">
      <w:pPr>
        <w:jc w:val="both"/>
        <w:rPr>
          <w:b/>
        </w:rPr>
      </w:pPr>
      <w:r w:rsidRPr="002F5156">
        <w:rPr>
          <w:b/>
        </w:rPr>
        <w:t>Limitations of Farm Mechanization</w:t>
      </w:r>
    </w:p>
    <w:p w14:paraId="02C813BB" w14:textId="77777777" w:rsidR="002F5156" w:rsidRDefault="002F5156" w:rsidP="002F5156">
      <w:pPr>
        <w:jc w:val="both"/>
      </w:pPr>
    </w:p>
    <w:p w14:paraId="50A99013" w14:textId="48F75053" w:rsidR="002F5156" w:rsidRDefault="002F5156" w:rsidP="002F5156">
      <w:pPr>
        <w:jc w:val="both"/>
      </w:pPr>
      <w:r>
        <w:t>1. Spare Parts: Inadequate availability of spare parts for machinery.</w:t>
      </w:r>
    </w:p>
    <w:p w14:paraId="14090A04" w14:textId="77777777" w:rsidR="002F5156" w:rsidRDefault="002F5156" w:rsidP="002F5156">
      <w:pPr>
        <w:jc w:val="both"/>
      </w:pPr>
    </w:p>
    <w:p w14:paraId="39D1EF28" w14:textId="0F885C96" w:rsidR="002F5156" w:rsidRDefault="002F5156" w:rsidP="002F5156">
      <w:pPr>
        <w:jc w:val="both"/>
      </w:pPr>
      <w:r>
        <w:t>2. Financial Constraints: Many farmers cannot afford machines, especially tractors.</w:t>
      </w:r>
    </w:p>
    <w:p w14:paraId="45D091BF" w14:textId="77777777" w:rsidR="002F5156" w:rsidRDefault="002F5156" w:rsidP="002F5156">
      <w:pPr>
        <w:jc w:val="both"/>
      </w:pPr>
    </w:p>
    <w:p w14:paraId="6D741969" w14:textId="4C8C9AAE" w:rsidR="002F5156" w:rsidRDefault="002F5156" w:rsidP="002F5156">
      <w:pPr>
        <w:jc w:val="both"/>
      </w:pPr>
      <w:r>
        <w:t>3. Technical Know-How: A lack of knowledge on machine operation and maintenance.</w:t>
      </w:r>
    </w:p>
    <w:p w14:paraId="19FFC6DC" w14:textId="77777777" w:rsidR="002F5156" w:rsidRDefault="002F5156" w:rsidP="002F5156">
      <w:pPr>
        <w:jc w:val="both"/>
      </w:pPr>
    </w:p>
    <w:p w14:paraId="047CA730" w14:textId="3C5351F6" w:rsidR="002F5156" w:rsidRDefault="002F5156" w:rsidP="002F5156">
      <w:pPr>
        <w:jc w:val="both"/>
      </w:pPr>
      <w:r>
        <w:t>4. Land Tenure: Communal land tenure systems can restrict the economic viability of mechanization.</w:t>
      </w:r>
    </w:p>
    <w:p w14:paraId="3D2697EE" w14:textId="77777777" w:rsidR="002F5156" w:rsidRDefault="002F5156" w:rsidP="002F5156">
      <w:pPr>
        <w:jc w:val="both"/>
      </w:pPr>
    </w:p>
    <w:p w14:paraId="0C9F67D8" w14:textId="238329A2" w:rsidR="002F5156" w:rsidRDefault="002F5156" w:rsidP="002F5156">
      <w:pPr>
        <w:jc w:val="both"/>
      </w:pPr>
      <w:r>
        <w:t>5. Seasonality: Farm operations are seasonal, resulting in periods of machine inactivity.</w:t>
      </w:r>
    </w:p>
    <w:p w14:paraId="5A5F8FE6" w14:textId="77777777" w:rsidR="002F5156" w:rsidRDefault="002F5156" w:rsidP="002F5156">
      <w:pPr>
        <w:jc w:val="both"/>
      </w:pPr>
    </w:p>
    <w:p w14:paraId="1F2060DE" w14:textId="37438472" w:rsidR="002F5156" w:rsidRDefault="002F5156" w:rsidP="002F5156">
      <w:pPr>
        <w:jc w:val="both"/>
      </w:pPr>
      <w:r>
        <w:t>6. Land Terrain: Uneven land terrain can make machine operation challenging.</w:t>
      </w:r>
    </w:p>
    <w:p w14:paraId="3830F738" w14:textId="77777777" w:rsidR="002F5156" w:rsidRDefault="002F5156" w:rsidP="002F5156">
      <w:pPr>
        <w:jc w:val="both"/>
      </w:pPr>
    </w:p>
    <w:p w14:paraId="4988FFA0" w14:textId="47A6AC88" w:rsidR="002F5156" w:rsidRDefault="002F5156" w:rsidP="002F5156">
      <w:pPr>
        <w:jc w:val="both"/>
      </w:pPr>
      <w:r>
        <w:t>7. Storage and Processing: Inadequate storage and processing facilities discourage large-scale production.</w:t>
      </w:r>
    </w:p>
    <w:p w14:paraId="27C386A0" w14:textId="77777777" w:rsidR="002F5156" w:rsidRDefault="002F5156" w:rsidP="002F5156">
      <w:pPr>
        <w:jc w:val="both"/>
      </w:pPr>
    </w:p>
    <w:p w14:paraId="13107860" w14:textId="14AED5A9" w:rsidR="002F5156" w:rsidRPr="002F5156" w:rsidRDefault="002F5156" w:rsidP="002F5156">
      <w:pPr>
        <w:jc w:val="both"/>
        <w:rPr>
          <w:b/>
        </w:rPr>
      </w:pPr>
      <w:r w:rsidRPr="002F5156">
        <w:rPr>
          <w:b/>
        </w:rPr>
        <w:t>Prospects for Mechanization</w:t>
      </w:r>
    </w:p>
    <w:p w14:paraId="79E6C2F4" w14:textId="77777777" w:rsidR="002F5156" w:rsidRDefault="002F5156" w:rsidP="002F5156">
      <w:pPr>
        <w:jc w:val="both"/>
      </w:pPr>
    </w:p>
    <w:p w14:paraId="24D200CE" w14:textId="4C3B4F32" w:rsidR="002F5156" w:rsidRDefault="002F5156" w:rsidP="002F5156">
      <w:pPr>
        <w:jc w:val="both"/>
      </w:pPr>
      <w:r>
        <w:t>1. Education: Farmers should be educated on the benefits of mechanization and modern farming techniques.</w:t>
      </w:r>
    </w:p>
    <w:p w14:paraId="2775A38C" w14:textId="77777777" w:rsidR="002F5156" w:rsidRDefault="002F5156" w:rsidP="002F5156">
      <w:pPr>
        <w:jc w:val="both"/>
      </w:pPr>
    </w:p>
    <w:p w14:paraId="670FFAFD" w14:textId="07CC562A" w:rsidR="002F5156" w:rsidRDefault="002F5156" w:rsidP="002F5156">
      <w:pPr>
        <w:jc w:val="both"/>
      </w:pPr>
      <w:r>
        <w:t>2. Financial Support: Providing loans to farmers to facilitate the purchase of farm machines.</w:t>
      </w:r>
    </w:p>
    <w:p w14:paraId="6B1CA089" w14:textId="77777777" w:rsidR="002F5156" w:rsidRDefault="002F5156" w:rsidP="002F5156">
      <w:pPr>
        <w:jc w:val="both"/>
      </w:pPr>
    </w:p>
    <w:p w14:paraId="4447A5CD" w14:textId="02DF872F" w:rsidR="002F5156" w:rsidRDefault="002F5156" w:rsidP="002F5156">
      <w:pPr>
        <w:jc w:val="both"/>
      </w:pPr>
      <w:r>
        <w:t>3. Collective Action: Encouraging farmers to pool their resources to acquire machinery.</w:t>
      </w:r>
    </w:p>
    <w:p w14:paraId="0BB07108" w14:textId="77777777" w:rsidR="002F5156" w:rsidRDefault="002F5156" w:rsidP="002F5156">
      <w:pPr>
        <w:jc w:val="both"/>
      </w:pPr>
    </w:p>
    <w:p w14:paraId="0AED054B" w14:textId="71B968CF" w:rsidR="002F5156" w:rsidRDefault="002F5156" w:rsidP="002F5156">
      <w:pPr>
        <w:jc w:val="both"/>
      </w:pPr>
      <w:r>
        <w:t>4. Land Tenure Reform: Reviewing land tenure systems to make land more available for farming.</w:t>
      </w:r>
    </w:p>
    <w:p w14:paraId="41F0C95D" w14:textId="77777777" w:rsidR="002F5156" w:rsidRDefault="002F5156" w:rsidP="002F5156">
      <w:pPr>
        <w:jc w:val="both"/>
      </w:pPr>
    </w:p>
    <w:p w14:paraId="4D69DAB0" w14:textId="1521E033" w:rsidR="002F5156" w:rsidRDefault="002F5156" w:rsidP="002F5156">
      <w:pPr>
        <w:jc w:val="both"/>
      </w:pPr>
      <w:r>
        <w:t>5. Affordable Machines: Developing simpler, more cost-effective machines for farmers to obtain.</w:t>
      </w:r>
    </w:p>
    <w:p w14:paraId="70F76CF9" w14:textId="77777777" w:rsidR="002F5156" w:rsidRDefault="002F5156" w:rsidP="002F5156">
      <w:pPr>
        <w:jc w:val="both"/>
      </w:pPr>
    </w:p>
    <w:p w14:paraId="5F1C80E5" w14:textId="2B922226" w:rsidR="002F5156" w:rsidRDefault="002F5156" w:rsidP="002F5156">
      <w:pPr>
        <w:jc w:val="both"/>
      </w:pPr>
      <w:r>
        <w:lastRenderedPageBreak/>
        <w:t>6. Training: Training engineering personnel to operate and maintain machines.</w:t>
      </w:r>
    </w:p>
    <w:p w14:paraId="6389B585" w14:textId="77777777" w:rsidR="002F5156" w:rsidRDefault="002F5156" w:rsidP="002F5156">
      <w:pPr>
        <w:jc w:val="both"/>
      </w:pPr>
    </w:p>
    <w:p w14:paraId="7ACFAF24" w14:textId="77777777" w:rsidR="002F5156" w:rsidRDefault="002F5156" w:rsidP="002F5156">
      <w:pPr>
        <w:jc w:val="both"/>
      </w:pPr>
    </w:p>
    <w:p w14:paraId="0C7EEFE4" w14:textId="1B94929D" w:rsidR="002F5156" w:rsidRPr="002F5156" w:rsidRDefault="002F5156" w:rsidP="002F5156">
      <w:pPr>
        <w:jc w:val="both"/>
        <w:rPr>
          <w:b/>
        </w:rPr>
      </w:pPr>
      <w:r w:rsidRPr="002F5156">
        <w:rPr>
          <w:b/>
        </w:rPr>
        <w:t>Mechanization in Agriculture: Paving the Way for Progress</w:t>
      </w:r>
    </w:p>
    <w:p w14:paraId="7CC5C262" w14:textId="77777777" w:rsidR="002F5156" w:rsidRDefault="002F5156" w:rsidP="002F5156">
      <w:pPr>
        <w:jc w:val="both"/>
      </w:pPr>
    </w:p>
    <w:p w14:paraId="49BF3185" w14:textId="77777777" w:rsidR="002F5156" w:rsidRDefault="002F5156" w:rsidP="002F5156">
      <w:pPr>
        <w:jc w:val="both"/>
      </w:pPr>
      <w:r>
        <w:t>Mechanization in agriculture is a strategic application of engineering principles and technology to enhance farming processes. It encompasses the use of various machinery such as tractors, ploughs, harvesters, harrows, planters, and the incorporation of essential inputs like insecticides, improved seeds, and fertilizers. The central goal of mechanization is to accomplish the following:</w:t>
      </w:r>
    </w:p>
    <w:p w14:paraId="46DBA856" w14:textId="77777777" w:rsidR="002F5156" w:rsidRDefault="002F5156" w:rsidP="002F5156">
      <w:pPr>
        <w:jc w:val="both"/>
      </w:pPr>
    </w:p>
    <w:p w14:paraId="73D5D018" w14:textId="18AE6986" w:rsidR="002F5156" w:rsidRDefault="002F5156" w:rsidP="002F5156">
      <w:pPr>
        <w:jc w:val="both"/>
      </w:pPr>
      <w:r>
        <w:t>1. Reduce Human Labor: By diminishing the physical toil involved, mechanization eases the burden on farm laborers.</w:t>
      </w:r>
    </w:p>
    <w:p w14:paraId="6C9D154A" w14:textId="77777777" w:rsidR="002F5156" w:rsidRDefault="002F5156" w:rsidP="002F5156">
      <w:pPr>
        <w:jc w:val="both"/>
      </w:pPr>
    </w:p>
    <w:p w14:paraId="6146995D" w14:textId="6CBCA256" w:rsidR="002F5156" w:rsidRDefault="002F5156" w:rsidP="002F5156">
      <w:pPr>
        <w:jc w:val="both"/>
      </w:pPr>
      <w:r>
        <w:t>2. Enhance Efficiency: Mechanized operations are more streamlined, leading to heightened productivity.</w:t>
      </w:r>
    </w:p>
    <w:p w14:paraId="6C766AC3" w14:textId="77777777" w:rsidR="002F5156" w:rsidRDefault="002F5156" w:rsidP="002F5156">
      <w:pPr>
        <w:jc w:val="both"/>
      </w:pPr>
    </w:p>
    <w:p w14:paraId="15EA9CD9" w14:textId="08594D2F" w:rsidR="002F5156" w:rsidRDefault="002F5156" w:rsidP="002F5156">
      <w:pPr>
        <w:jc w:val="both"/>
      </w:pPr>
      <w:r>
        <w:t>3. Cost-Efficiency: Over the long term, mechanization diminishes operational expenses, rendering farming economically sustainable.</w:t>
      </w:r>
    </w:p>
    <w:p w14:paraId="648FFAC9" w14:textId="77777777" w:rsidR="002F5156" w:rsidRDefault="002F5156" w:rsidP="002F5156">
      <w:pPr>
        <w:jc w:val="both"/>
      </w:pPr>
    </w:p>
    <w:p w14:paraId="0294D594" w14:textId="56FF8238" w:rsidR="002F5156" w:rsidRDefault="002F5156" w:rsidP="002F5156">
      <w:pPr>
        <w:jc w:val="both"/>
      </w:pPr>
      <w:r>
        <w:t>4. Time Optimization: Farm tasks are performed more expeditiously, allowing for more effective time management.</w:t>
      </w:r>
    </w:p>
    <w:p w14:paraId="22D2391A" w14:textId="77777777" w:rsidR="002F5156" w:rsidRDefault="002F5156" w:rsidP="002F5156">
      <w:pPr>
        <w:jc w:val="both"/>
      </w:pPr>
    </w:p>
    <w:p w14:paraId="75E565F9" w14:textId="4D2C60D0" w:rsidR="002F5156" w:rsidRDefault="002F5156" w:rsidP="002F5156">
      <w:pPr>
        <w:jc w:val="both"/>
      </w:pPr>
      <w:r>
        <w:t>5. Elevate Living Standards: Mechanization leads to improved quality and quantity of agricultural produce, ultimately elevating living standards.</w:t>
      </w:r>
    </w:p>
    <w:p w14:paraId="7C85F5E4" w14:textId="77777777" w:rsidR="002F5156" w:rsidRDefault="002F5156" w:rsidP="002F5156">
      <w:pPr>
        <w:jc w:val="both"/>
      </w:pPr>
    </w:p>
    <w:p w14:paraId="3A373685" w14:textId="39B5737F" w:rsidR="002F5156" w:rsidRPr="002F5156" w:rsidRDefault="002F5156" w:rsidP="002F5156">
      <w:pPr>
        <w:jc w:val="both"/>
        <w:rPr>
          <w:b/>
        </w:rPr>
      </w:pPr>
      <w:r w:rsidRPr="002F5156">
        <w:rPr>
          <w:b/>
        </w:rPr>
        <w:t>Advantages of Farm Mechanization</w:t>
      </w:r>
    </w:p>
    <w:p w14:paraId="73336E8B" w14:textId="77777777" w:rsidR="002F5156" w:rsidRDefault="002F5156" w:rsidP="002F5156">
      <w:pPr>
        <w:jc w:val="both"/>
      </w:pPr>
    </w:p>
    <w:p w14:paraId="1724CFB9" w14:textId="69EE6666" w:rsidR="002F5156" w:rsidRDefault="002F5156" w:rsidP="002F5156">
      <w:pPr>
        <w:jc w:val="both"/>
      </w:pPr>
      <w:r>
        <w:t>1. Heightened Efficiency: Farm operations are executed with remarkable swiftness.</w:t>
      </w:r>
    </w:p>
    <w:p w14:paraId="7A419E2E" w14:textId="77777777" w:rsidR="002F5156" w:rsidRDefault="002F5156" w:rsidP="002F5156">
      <w:pPr>
        <w:jc w:val="both"/>
      </w:pPr>
    </w:p>
    <w:p w14:paraId="425E50D5" w14:textId="75281F1C" w:rsidR="002F5156" w:rsidRDefault="002F5156" w:rsidP="002F5156">
      <w:pPr>
        <w:jc w:val="both"/>
      </w:pPr>
      <w:r>
        <w:t>2. Labor Economy: Reduced reliance on manual labor liberates human resources for other purposes.</w:t>
      </w:r>
    </w:p>
    <w:p w14:paraId="374FDA9D" w14:textId="77777777" w:rsidR="002F5156" w:rsidRDefault="002F5156" w:rsidP="002F5156">
      <w:pPr>
        <w:jc w:val="both"/>
      </w:pPr>
    </w:p>
    <w:p w14:paraId="0D828DB5" w14:textId="29C91C21" w:rsidR="002F5156" w:rsidRDefault="002F5156" w:rsidP="002F5156">
      <w:pPr>
        <w:jc w:val="both"/>
      </w:pPr>
      <w:r>
        <w:t>3. Safety: The occurrence of health hazards and accidents stemming from traditional tools is minimized.</w:t>
      </w:r>
    </w:p>
    <w:p w14:paraId="648315F8" w14:textId="77777777" w:rsidR="002F5156" w:rsidRDefault="002F5156" w:rsidP="002F5156">
      <w:pPr>
        <w:jc w:val="both"/>
      </w:pPr>
    </w:p>
    <w:p w14:paraId="13EEB44C" w14:textId="3CEA5BFA" w:rsidR="002F5156" w:rsidRDefault="002F5156" w:rsidP="002F5156">
      <w:pPr>
        <w:jc w:val="both"/>
      </w:pPr>
      <w:r>
        <w:t>4. Decreased Drudgery: Mechanization alleviates the physical strain experienced by farm laborers.</w:t>
      </w:r>
    </w:p>
    <w:p w14:paraId="47877BFC" w14:textId="77777777" w:rsidR="002F5156" w:rsidRDefault="002F5156" w:rsidP="002F5156">
      <w:pPr>
        <w:jc w:val="both"/>
      </w:pPr>
    </w:p>
    <w:p w14:paraId="33AC4B1D" w14:textId="4D082FA2" w:rsidR="002F5156" w:rsidRDefault="002F5156" w:rsidP="002F5156">
      <w:pPr>
        <w:jc w:val="both"/>
      </w:pPr>
      <w:r>
        <w:t>5. Scale Expansion: Encourages large-scale farming, resulting in amplified output.</w:t>
      </w:r>
    </w:p>
    <w:p w14:paraId="73CA65D5" w14:textId="77777777" w:rsidR="002F5156" w:rsidRDefault="002F5156" w:rsidP="002F5156">
      <w:pPr>
        <w:jc w:val="both"/>
      </w:pPr>
    </w:p>
    <w:p w14:paraId="36B19577" w14:textId="23470544" w:rsidR="002F5156" w:rsidRDefault="002F5156" w:rsidP="002F5156">
      <w:pPr>
        <w:jc w:val="both"/>
      </w:pPr>
      <w:r>
        <w:t>6. Specialization: Propagates specialization, where machine operators develop expertise in their respective machinery.</w:t>
      </w:r>
    </w:p>
    <w:p w14:paraId="55BFBE16" w14:textId="77777777" w:rsidR="002F5156" w:rsidRDefault="002F5156" w:rsidP="002F5156">
      <w:pPr>
        <w:jc w:val="both"/>
      </w:pPr>
    </w:p>
    <w:p w14:paraId="37EC3340" w14:textId="68FA9307" w:rsidR="002F5156" w:rsidRDefault="002F5156" w:rsidP="002F5156">
      <w:pPr>
        <w:jc w:val="both"/>
      </w:pPr>
      <w:r>
        <w:t>7. Collaboration: Farmers can amalgamate resources to procure machines for rotational usage, fostering unity.</w:t>
      </w:r>
    </w:p>
    <w:p w14:paraId="7B76EF3F" w14:textId="77777777" w:rsidR="002F5156" w:rsidRDefault="002F5156" w:rsidP="002F5156">
      <w:pPr>
        <w:jc w:val="both"/>
      </w:pPr>
    </w:p>
    <w:p w14:paraId="1CC52B4A" w14:textId="05FCF461" w:rsidR="002F5156" w:rsidRDefault="002F5156" w:rsidP="002F5156">
      <w:pPr>
        <w:jc w:val="both"/>
      </w:pPr>
      <w:r>
        <w:t xml:space="preserve">8. </w:t>
      </w:r>
      <w:proofErr w:type="spellStart"/>
      <w:r>
        <w:t>Economical</w:t>
      </w:r>
      <w:proofErr w:type="spellEnd"/>
      <w:r>
        <w:t xml:space="preserve"> Advantages: Over time, mechanization curtails labor costs, minimizes waste, errors, and spoilage, culminating in augmented income.</w:t>
      </w:r>
    </w:p>
    <w:p w14:paraId="531A82D5" w14:textId="77777777" w:rsidR="002F5156" w:rsidRDefault="002F5156" w:rsidP="002F5156">
      <w:pPr>
        <w:jc w:val="both"/>
      </w:pPr>
    </w:p>
    <w:p w14:paraId="3B1A1420" w14:textId="7C1A47DF" w:rsidR="002F5156" w:rsidRPr="002F5156" w:rsidRDefault="002F5156" w:rsidP="002F5156">
      <w:pPr>
        <w:jc w:val="both"/>
        <w:rPr>
          <w:b/>
        </w:rPr>
      </w:pPr>
      <w:r w:rsidRPr="002F5156">
        <w:rPr>
          <w:b/>
        </w:rPr>
        <w:t>Disadvantages of Farm Mechanization</w:t>
      </w:r>
    </w:p>
    <w:p w14:paraId="7282D4EE" w14:textId="77777777" w:rsidR="002F5156" w:rsidRDefault="002F5156" w:rsidP="002F5156">
      <w:pPr>
        <w:jc w:val="both"/>
      </w:pPr>
    </w:p>
    <w:p w14:paraId="202FAF57" w14:textId="19912444" w:rsidR="002F5156" w:rsidRDefault="002F5156" w:rsidP="002F5156">
      <w:pPr>
        <w:jc w:val="both"/>
      </w:pPr>
      <w:r>
        <w:t>1. Capital-Intensive: Substantial initial capital investments are requisite.</w:t>
      </w:r>
    </w:p>
    <w:p w14:paraId="60666044" w14:textId="77777777" w:rsidR="002F5156" w:rsidRDefault="002F5156" w:rsidP="002F5156">
      <w:pPr>
        <w:jc w:val="both"/>
      </w:pPr>
    </w:p>
    <w:p w14:paraId="5287EB5E" w14:textId="49F044DE" w:rsidR="002F5156" w:rsidRDefault="002F5156" w:rsidP="002F5156">
      <w:pPr>
        <w:jc w:val="both"/>
      </w:pPr>
      <w:r>
        <w:t>2. Unemployment: Automation can reduce the demand for manual labor, potentially leading to unemployment.</w:t>
      </w:r>
    </w:p>
    <w:p w14:paraId="435D46BF" w14:textId="77777777" w:rsidR="002F5156" w:rsidRDefault="002F5156" w:rsidP="002F5156">
      <w:pPr>
        <w:jc w:val="both"/>
      </w:pPr>
    </w:p>
    <w:p w14:paraId="6C6FDFCE" w14:textId="35DF8C3A" w:rsidR="002F5156" w:rsidRDefault="002F5156" w:rsidP="002F5156">
      <w:pPr>
        <w:jc w:val="both"/>
      </w:pPr>
      <w:r>
        <w:t>3. Soil Compaction: The use of heavy machinery may lead to soil compaction, with implications for soil health.</w:t>
      </w:r>
    </w:p>
    <w:p w14:paraId="1AE9DA8C" w14:textId="77777777" w:rsidR="002F5156" w:rsidRDefault="002F5156" w:rsidP="002F5156">
      <w:pPr>
        <w:jc w:val="both"/>
      </w:pPr>
    </w:p>
    <w:p w14:paraId="1871F851" w14:textId="31D3787A" w:rsidR="002F5156" w:rsidRDefault="002F5156" w:rsidP="002F5156">
      <w:pPr>
        <w:jc w:val="both"/>
      </w:pPr>
      <w:r>
        <w:t>4. Air Pollution: Emissions from machinery can contribute to air pollution.</w:t>
      </w:r>
    </w:p>
    <w:p w14:paraId="674FEB87" w14:textId="77777777" w:rsidR="002F5156" w:rsidRDefault="002F5156" w:rsidP="002F5156">
      <w:pPr>
        <w:jc w:val="both"/>
      </w:pPr>
    </w:p>
    <w:p w14:paraId="000B8B6A" w14:textId="13ED27F8" w:rsidR="002F5156" w:rsidRDefault="002F5156" w:rsidP="002F5156">
      <w:pPr>
        <w:jc w:val="both"/>
      </w:pPr>
      <w:r>
        <w:t>5. Land Tenure Constraints: Land tenure systems, particularly on smaller communal lands, can limit mechanization.</w:t>
      </w:r>
    </w:p>
    <w:p w14:paraId="55F00E2A" w14:textId="77777777" w:rsidR="002F5156" w:rsidRDefault="002F5156" w:rsidP="002F5156">
      <w:pPr>
        <w:jc w:val="both"/>
      </w:pPr>
    </w:p>
    <w:p w14:paraId="755C44FC" w14:textId="2AC16A61" w:rsidR="002F5156" w:rsidRDefault="002F5156" w:rsidP="002F5156">
      <w:pPr>
        <w:jc w:val="both"/>
      </w:pPr>
      <w:r>
        <w:t>6. Soil Structure: Prolonged use of machinery can compromise soil structure.</w:t>
      </w:r>
    </w:p>
    <w:p w14:paraId="6FCF7C51" w14:textId="77777777" w:rsidR="002F5156" w:rsidRDefault="002F5156" w:rsidP="002F5156">
      <w:pPr>
        <w:jc w:val="both"/>
      </w:pPr>
    </w:p>
    <w:p w14:paraId="05E12A89" w14:textId="0CF838A0" w:rsidR="002F5156" w:rsidRDefault="002F5156" w:rsidP="002F5156">
      <w:pPr>
        <w:jc w:val="both"/>
      </w:pPr>
      <w:r>
        <w:t>7. Crop Limitations: Some crops are less amenable to mechanization, restricting the benefits of automation.</w:t>
      </w:r>
    </w:p>
    <w:p w14:paraId="2A298E08" w14:textId="77777777" w:rsidR="002F5156" w:rsidRDefault="002F5156" w:rsidP="002F5156">
      <w:pPr>
        <w:jc w:val="both"/>
      </w:pPr>
    </w:p>
    <w:p w14:paraId="173A8E98" w14:textId="5119EFBD" w:rsidR="002F5156" w:rsidRPr="002F5156" w:rsidRDefault="002F5156" w:rsidP="002F5156">
      <w:pPr>
        <w:jc w:val="both"/>
        <w:rPr>
          <w:b/>
        </w:rPr>
      </w:pPr>
      <w:r w:rsidRPr="002F5156">
        <w:rPr>
          <w:b/>
        </w:rPr>
        <w:t>Limitations of Farm Mechanization</w:t>
      </w:r>
    </w:p>
    <w:p w14:paraId="3C7D0DD9" w14:textId="77777777" w:rsidR="002F5156" w:rsidRDefault="002F5156" w:rsidP="002F5156">
      <w:pPr>
        <w:jc w:val="both"/>
      </w:pPr>
    </w:p>
    <w:p w14:paraId="24891341" w14:textId="502C6AC2" w:rsidR="002F5156" w:rsidRDefault="002F5156" w:rsidP="002F5156">
      <w:pPr>
        <w:jc w:val="both"/>
      </w:pPr>
      <w:r>
        <w:t>1. Spare Parts: A paucity of spare parts for machinery can be problematic.</w:t>
      </w:r>
    </w:p>
    <w:p w14:paraId="39B45ACA" w14:textId="77777777" w:rsidR="002F5156" w:rsidRDefault="002F5156" w:rsidP="002F5156">
      <w:pPr>
        <w:jc w:val="both"/>
      </w:pPr>
    </w:p>
    <w:p w14:paraId="570BB75F" w14:textId="1B4A4046" w:rsidR="002F5156" w:rsidRDefault="002F5156" w:rsidP="002F5156">
      <w:pPr>
        <w:jc w:val="both"/>
      </w:pPr>
      <w:r>
        <w:t>2. Financial Hurdles: Many farmers lack the financial means to acquire machinery, particularly tractors.</w:t>
      </w:r>
    </w:p>
    <w:p w14:paraId="778695FE" w14:textId="77777777" w:rsidR="002F5156" w:rsidRDefault="002F5156" w:rsidP="002F5156">
      <w:pPr>
        <w:jc w:val="both"/>
      </w:pPr>
    </w:p>
    <w:p w14:paraId="0135335A" w14:textId="638A790D" w:rsidR="002F5156" w:rsidRDefault="002F5156" w:rsidP="002F5156">
      <w:pPr>
        <w:jc w:val="both"/>
      </w:pPr>
      <w:r>
        <w:t>3. Technical Expertise: A dearth of knowledge regarding machine operation and maintenance is common.</w:t>
      </w:r>
    </w:p>
    <w:p w14:paraId="70FFC3C2" w14:textId="77777777" w:rsidR="002F5156" w:rsidRDefault="002F5156" w:rsidP="002F5156">
      <w:pPr>
        <w:jc w:val="both"/>
      </w:pPr>
    </w:p>
    <w:p w14:paraId="1F05CEEF" w14:textId="4D52C10E" w:rsidR="002F5156" w:rsidRDefault="002F5156" w:rsidP="002F5156">
      <w:pPr>
        <w:jc w:val="both"/>
      </w:pPr>
      <w:r>
        <w:t>4. Land Tenure Challenges: Communal land tenure systems can hinder the economic viability of mechanization.</w:t>
      </w:r>
    </w:p>
    <w:p w14:paraId="3CE06397" w14:textId="77777777" w:rsidR="002F5156" w:rsidRDefault="002F5156" w:rsidP="002F5156">
      <w:pPr>
        <w:jc w:val="both"/>
      </w:pPr>
    </w:p>
    <w:p w14:paraId="07597D9D" w14:textId="1F1896A9" w:rsidR="002F5156" w:rsidRDefault="002F5156" w:rsidP="002F5156">
      <w:pPr>
        <w:jc w:val="both"/>
      </w:pPr>
      <w:r>
        <w:t>5. Seasonality: Farm operations are seasonal, resulting in periods of machine inactivity.</w:t>
      </w:r>
    </w:p>
    <w:p w14:paraId="0F3496C7" w14:textId="77777777" w:rsidR="002F5156" w:rsidRDefault="002F5156" w:rsidP="002F5156">
      <w:pPr>
        <w:jc w:val="both"/>
      </w:pPr>
    </w:p>
    <w:p w14:paraId="6F89003F" w14:textId="35ABBB00" w:rsidR="002F5156" w:rsidRDefault="002F5156" w:rsidP="002F5156">
      <w:pPr>
        <w:jc w:val="both"/>
      </w:pPr>
      <w:r>
        <w:t>6. Land Terrain: Uneven land terrain can pose challenges for machine operation.</w:t>
      </w:r>
    </w:p>
    <w:p w14:paraId="75DB5450" w14:textId="77777777" w:rsidR="002F5156" w:rsidRDefault="002F5156" w:rsidP="002F5156">
      <w:pPr>
        <w:jc w:val="both"/>
      </w:pPr>
    </w:p>
    <w:p w14:paraId="7A3E82C3" w14:textId="6FE89ADB" w:rsidR="002F5156" w:rsidRDefault="002F5156" w:rsidP="002F5156">
      <w:pPr>
        <w:jc w:val="both"/>
      </w:pPr>
      <w:r>
        <w:t>7. Storage and Processing Facilities: Inadequate storage and processing infrastructure can discourage large-scale production.</w:t>
      </w:r>
    </w:p>
    <w:p w14:paraId="4B2B5CDD" w14:textId="77777777" w:rsidR="002F5156" w:rsidRDefault="002F5156" w:rsidP="002F5156">
      <w:pPr>
        <w:jc w:val="both"/>
      </w:pPr>
    </w:p>
    <w:p w14:paraId="59966506" w14:textId="4AF4C014" w:rsidR="002F5156" w:rsidRPr="002F5156" w:rsidRDefault="002F5156" w:rsidP="002F5156">
      <w:pPr>
        <w:jc w:val="both"/>
        <w:rPr>
          <w:b/>
        </w:rPr>
      </w:pPr>
      <w:r w:rsidRPr="002F5156">
        <w:rPr>
          <w:b/>
        </w:rPr>
        <w:t>Prospects for Mechanization</w:t>
      </w:r>
    </w:p>
    <w:p w14:paraId="79AE6FBE" w14:textId="77777777" w:rsidR="002F5156" w:rsidRDefault="002F5156" w:rsidP="002F5156">
      <w:pPr>
        <w:jc w:val="both"/>
      </w:pPr>
    </w:p>
    <w:p w14:paraId="3401C0B0" w14:textId="08551FB6" w:rsidR="002F5156" w:rsidRDefault="002F5156" w:rsidP="002F5156">
      <w:pPr>
        <w:jc w:val="both"/>
      </w:pPr>
      <w:r>
        <w:t>1. Education: Raising awareness among farmers about the benefits of mechanization and modern farming practices.</w:t>
      </w:r>
    </w:p>
    <w:p w14:paraId="4249F2BC" w14:textId="77777777" w:rsidR="002F5156" w:rsidRDefault="002F5156" w:rsidP="002F5156">
      <w:pPr>
        <w:jc w:val="both"/>
      </w:pPr>
    </w:p>
    <w:p w14:paraId="29F1E520" w14:textId="2F3B574F" w:rsidR="002F5156" w:rsidRDefault="002F5156" w:rsidP="002F5156">
      <w:pPr>
        <w:jc w:val="both"/>
      </w:pPr>
      <w:r>
        <w:t>2. Financial Support: Providing farmers with access to loans to facilitate the acquisition of farm machines.</w:t>
      </w:r>
    </w:p>
    <w:p w14:paraId="3FEFB366" w14:textId="77777777" w:rsidR="002F5156" w:rsidRDefault="002F5156" w:rsidP="002F5156">
      <w:pPr>
        <w:jc w:val="both"/>
      </w:pPr>
    </w:p>
    <w:p w14:paraId="69C2216D" w14:textId="49D1FAC5" w:rsidR="002F5156" w:rsidRDefault="002F5156" w:rsidP="002F5156">
      <w:pPr>
        <w:jc w:val="both"/>
      </w:pPr>
      <w:r>
        <w:lastRenderedPageBreak/>
        <w:t>3. Collective Endeavors: Encouraging farmers to pool their resources for the joint procurement of machinery.</w:t>
      </w:r>
    </w:p>
    <w:p w14:paraId="5789367A" w14:textId="77777777" w:rsidR="002F5156" w:rsidRDefault="002F5156" w:rsidP="002F5156">
      <w:pPr>
        <w:jc w:val="both"/>
      </w:pPr>
    </w:p>
    <w:p w14:paraId="45FBC508" w14:textId="7FD232A5" w:rsidR="002F5156" w:rsidRDefault="002F5156" w:rsidP="002F5156">
      <w:pPr>
        <w:jc w:val="both"/>
      </w:pPr>
      <w:r>
        <w:t>4. Land Tenure Reform: Revising land tenure systems to make land more available for farming.</w:t>
      </w:r>
    </w:p>
    <w:p w14:paraId="66C28E28" w14:textId="77777777" w:rsidR="002F5156" w:rsidRDefault="002F5156" w:rsidP="002F5156">
      <w:pPr>
        <w:jc w:val="both"/>
      </w:pPr>
    </w:p>
    <w:p w14:paraId="50D494F5" w14:textId="0C3C83CC" w:rsidR="002F5156" w:rsidRDefault="002F5156" w:rsidP="002F5156">
      <w:pPr>
        <w:jc w:val="both"/>
      </w:pPr>
      <w:r>
        <w:t>5. Affordable Machinery: Developing simpler, cost-effective machines for farmers to obtain.</w:t>
      </w:r>
    </w:p>
    <w:p w14:paraId="06636196" w14:textId="77777777" w:rsidR="002F5156" w:rsidRDefault="002F5156" w:rsidP="002F5156">
      <w:pPr>
        <w:jc w:val="both"/>
      </w:pPr>
    </w:p>
    <w:p w14:paraId="2DA35E28" w14:textId="07B7367F" w:rsidR="002F5156" w:rsidRDefault="002F5156" w:rsidP="002F5156">
      <w:pPr>
        <w:jc w:val="both"/>
      </w:pPr>
      <w:r>
        <w:t>6. Training: Training engineering personnel to operate and maintain machines effectively.</w:t>
      </w:r>
    </w:p>
    <w:p w14:paraId="4D023F87" w14:textId="2DC962DC" w:rsidR="002F5156" w:rsidRDefault="002F5156" w:rsidP="002F5156">
      <w:pPr>
        <w:jc w:val="both"/>
      </w:pPr>
    </w:p>
    <w:p w14:paraId="21E252E3" w14:textId="77777777" w:rsidR="002F5156" w:rsidRPr="00B66777" w:rsidRDefault="002F5156" w:rsidP="002F5156">
      <w:pPr>
        <w:jc w:val="both"/>
      </w:pPr>
    </w:p>
    <w:p w14:paraId="5B46FE08" w14:textId="77777777" w:rsidR="005771E4" w:rsidRPr="00B66777" w:rsidRDefault="005771E4" w:rsidP="009615FA">
      <w:pPr>
        <w:jc w:val="both"/>
        <w:rPr>
          <w:b/>
        </w:rPr>
      </w:pPr>
    </w:p>
    <w:p w14:paraId="4D8C652D" w14:textId="77777777" w:rsidR="00A525CF" w:rsidRPr="00B66777" w:rsidRDefault="00A525CF" w:rsidP="009615FA">
      <w:pPr>
        <w:jc w:val="both"/>
        <w:rPr>
          <w:b/>
        </w:rPr>
      </w:pPr>
      <w:r w:rsidRPr="00B66777">
        <w:rPr>
          <w:b/>
        </w:rPr>
        <w:t>WEEKEND ASSIGNMENT</w:t>
      </w:r>
    </w:p>
    <w:p w14:paraId="1E125B3F" w14:textId="77777777" w:rsidR="00A525CF" w:rsidRPr="00B66777" w:rsidRDefault="00A525CF" w:rsidP="006721F3">
      <w:pPr>
        <w:numPr>
          <w:ilvl w:val="0"/>
          <w:numId w:val="29"/>
        </w:numPr>
        <w:jc w:val="both"/>
      </w:pPr>
      <w:r w:rsidRPr="00B66777">
        <w:t xml:space="preserve">Which of the following is an advantage of farm mechanization? </w:t>
      </w:r>
      <w:r w:rsidR="00D07E74" w:rsidRPr="00B66777">
        <w:t>A.</w:t>
      </w:r>
      <w:r w:rsidRPr="00B66777">
        <w:t xml:space="preserve"> Carrying out many farm operations with ease </w:t>
      </w:r>
      <w:r w:rsidR="00D07E74" w:rsidRPr="00B66777">
        <w:t>B.</w:t>
      </w:r>
      <w:r w:rsidRPr="00B66777">
        <w:t xml:space="preserve"> Displacing many farm workers </w:t>
      </w:r>
      <w:r w:rsidR="00D07E74" w:rsidRPr="00B66777">
        <w:t>C.</w:t>
      </w:r>
      <w:r w:rsidRPr="00B66777">
        <w:t xml:space="preserve"> Exposing soil to direct effect of sunlight </w:t>
      </w:r>
      <w:r w:rsidR="00D07E74" w:rsidRPr="00B66777">
        <w:t>D.</w:t>
      </w:r>
      <w:r w:rsidRPr="00B66777">
        <w:t xml:space="preserve"> polluting the environment </w:t>
      </w:r>
    </w:p>
    <w:p w14:paraId="414348F1" w14:textId="77777777" w:rsidR="00A525CF" w:rsidRPr="00B66777" w:rsidRDefault="00884B28" w:rsidP="006721F3">
      <w:pPr>
        <w:numPr>
          <w:ilvl w:val="0"/>
          <w:numId w:val="29"/>
        </w:numPr>
        <w:jc w:val="both"/>
      </w:pPr>
      <w:r w:rsidRPr="00B66777">
        <w:t>In w</w:t>
      </w:r>
      <w:r w:rsidR="00A525CF" w:rsidRPr="00B66777">
        <w:t>hich</w:t>
      </w:r>
      <w:r w:rsidR="005771E4" w:rsidRPr="00B66777">
        <w:t xml:space="preserve"> of the following </w:t>
      </w:r>
      <w:proofErr w:type="spellStart"/>
      <w:r w:rsidR="005771E4" w:rsidRPr="00B66777">
        <w:t>operations</w:t>
      </w:r>
      <w:r w:rsidRPr="00B66777">
        <w:t>can</w:t>
      </w:r>
      <w:proofErr w:type="spellEnd"/>
      <w:r w:rsidRPr="00B66777">
        <w:t xml:space="preserve"> a </w:t>
      </w:r>
      <w:proofErr w:type="spellStart"/>
      <w:r w:rsidRPr="00B66777">
        <w:t>tractorbe</w:t>
      </w:r>
      <w:proofErr w:type="spellEnd"/>
      <w:r w:rsidRPr="00B66777">
        <w:t xml:space="preserve"> </w:t>
      </w:r>
      <w:r w:rsidR="00A525CF" w:rsidRPr="00B66777">
        <w:t xml:space="preserve">effectively used for? </w:t>
      </w:r>
      <w:proofErr w:type="spellStart"/>
      <w:proofErr w:type="gramStart"/>
      <w:r w:rsidR="00D07E74" w:rsidRPr="00B66777">
        <w:t>A.</w:t>
      </w:r>
      <w:r w:rsidR="005771E4" w:rsidRPr="00B66777">
        <w:t>Fertilization</w:t>
      </w:r>
      <w:proofErr w:type="spellEnd"/>
      <w:proofErr w:type="gramEnd"/>
      <w:r w:rsidR="005771E4" w:rsidRPr="00B66777">
        <w:t xml:space="preserve"> </w:t>
      </w:r>
      <w:proofErr w:type="spellStart"/>
      <w:r w:rsidR="00D07E74" w:rsidRPr="00B66777">
        <w:t>B.</w:t>
      </w:r>
      <w:r w:rsidR="005771E4" w:rsidRPr="00B66777">
        <w:t>Harvesting</w:t>
      </w:r>
      <w:proofErr w:type="spellEnd"/>
      <w:r w:rsidR="005771E4" w:rsidRPr="00B66777">
        <w:t xml:space="preserve"> </w:t>
      </w:r>
      <w:proofErr w:type="spellStart"/>
      <w:r w:rsidR="00D07E74" w:rsidRPr="00B66777">
        <w:t>C.</w:t>
      </w:r>
      <w:r w:rsidR="005771E4" w:rsidRPr="00B66777">
        <w:t>Ploughing</w:t>
      </w:r>
      <w:r w:rsidR="00D07E74" w:rsidRPr="00B66777">
        <w:t>D.</w:t>
      </w:r>
      <w:r w:rsidR="005771E4" w:rsidRPr="00B66777">
        <w:t>Stumping</w:t>
      </w:r>
      <w:proofErr w:type="spellEnd"/>
      <w:r w:rsidR="005771E4" w:rsidRPr="00B66777">
        <w:t xml:space="preserve"> </w:t>
      </w:r>
    </w:p>
    <w:p w14:paraId="4D522336" w14:textId="77777777" w:rsidR="00A525CF" w:rsidRPr="00B66777" w:rsidRDefault="00A525CF" w:rsidP="006721F3">
      <w:pPr>
        <w:numPr>
          <w:ilvl w:val="0"/>
          <w:numId w:val="29"/>
        </w:numPr>
        <w:jc w:val="both"/>
      </w:pPr>
      <w:r w:rsidRPr="00B66777">
        <w:t xml:space="preserve">Mechanization in West Africa is limited by the following </w:t>
      </w:r>
      <w:proofErr w:type="spellStart"/>
      <w:proofErr w:type="gramStart"/>
      <w:r w:rsidRPr="00B66777">
        <w:t>except</w:t>
      </w:r>
      <w:r w:rsidR="005771E4" w:rsidRPr="00B66777">
        <w:t>?</w:t>
      </w:r>
      <w:r w:rsidR="00D07E74" w:rsidRPr="00B66777">
        <w:t>A</w:t>
      </w:r>
      <w:proofErr w:type="spellEnd"/>
      <w:r w:rsidR="00D07E74" w:rsidRPr="00B66777">
        <w:t>.</w:t>
      </w:r>
      <w:proofErr w:type="gramEnd"/>
      <w:r w:rsidRPr="00B66777">
        <w:t xml:space="preserve"> Size of farm holdings </w:t>
      </w:r>
      <w:r w:rsidR="00D07E74" w:rsidRPr="00B66777">
        <w:t>B.</w:t>
      </w:r>
      <w:r w:rsidRPr="00B66777">
        <w:t xml:space="preserve"> Technica</w:t>
      </w:r>
      <w:r w:rsidR="005771E4" w:rsidRPr="00B66777">
        <w:t xml:space="preserve">l Knowhow </w:t>
      </w:r>
      <w:r w:rsidR="00D07E74" w:rsidRPr="00B66777">
        <w:t>C.</w:t>
      </w:r>
      <w:r w:rsidR="005771E4" w:rsidRPr="00B66777">
        <w:t xml:space="preserve"> Capital </w:t>
      </w:r>
      <w:r w:rsidR="00D07E74" w:rsidRPr="00B66777">
        <w:t>D.</w:t>
      </w:r>
      <w:r w:rsidR="005771E4" w:rsidRPr="00B66777">
        <w:t xml:space="preserve"> Labor </w:t>
      </w:r>
    </w:p>
    <w:p w14:paraId="631DAA67" w14:textId="77777777" w:rsidR="00892A3B" w:rsidRPr="00B66777" w:rsidRDefault="00A525CF" w:rsidP="006721F3">
      <w:pPr>
        <w:numPr>
          <w:ilvl w:val="0"/>
          <w:numId w:val="29"/>
        </w:numPr>
        <w:jc w:val="both"/>
      </w:pPr>
      <w:r w:rsidRPr="00B66777">
        <w:t xml:space="preserve">Which of the following gives the correct order of usage of tillage implements in a virgin land </w:t>
      </w:r>
      <w:r w:rsidR="00D07E74" w:rsidRPr="00B66777">
        <w:t>A.</w:t>
      </w:r>
      <w:r w:rsidR="005771E4" w:rsidRPr="00B66777">
        <w:t xml:space="preserve"> Harrow Plough </w:t>
      </w:r>
      <w:proofErr w:type="spellStart"/>
      <w:proofErr w:type="gramStart"/>
      <w:r w:rsidRPr="00B66777">
        <w:t>Ridger</w:t>
      </w:r>
      <w:r w:rsidR="00D07E74" w:rsidRPr="00B66777">
        <w:t>B</w:t>
      </w:r>
      <w:proofErr w:type="spellEnd"/>
      <w:r w:rsidR="00D07E74" w:rsidRPr="00B66777">
        <w:t>.</w:t>
      </w:r>
      <w:proofErr w:type="gramEnd"/>
      <w:r w:rsidR="005771E4" w:rsidRPr="00B66777">
        <w:t xml:space="preserve"> Harrow </w:t>
      </w:r>
      <w:proofErr w:type="spellStart"/>
      <w:r w:rsidR="005771E4" w:rsidRPr="00B66777">
        <w:t>Ridger</w:t>
      </w:r>
      <w:r w:rsidRPr="00B66777">
        <w:t>Plough</w:t>
      </w:r>
      <w:r w:rsidR="00D07E74" w:rsidRPr="00B66777">
        <w:t>C.</w:t>
      </w:r>
      <w:r w:rsidR="005771E4" w:rsidRPr="00B66777">
        <w:t>Ridger</w:t>
      </w:r>
      <w:proofErr w:type="spellEnd"/>
      <w:r w:rsidR="005771E4" w:rsidRPr="00B66777">
        <w:t xml:space="preserve"> Plough </w:t>
      </w:r>
      <w:r w:rsidRPr="00B66777">
        <w:t>Harrow</w:t>
      </w:r>
    </w:p>
    <w:p w14:paraId="041F1ED1" w14:textId="77777777" w:rsidR="00A525CF" w:rsidRPr="00B66777" w:rsidRDefault="00D07E74" w:rsidP="00892A3B">
      <w:pPr>
        <w:ind w:left="720"/>
        <w:jc w:val="both"/>
      </w:pPr>
      <w:r w:rsidRPr="00B66777">
        <w:t>D.</w:t>
      </w:r>
      <w:r w:rsidR="00892A3B" w:rsidRPr="00B66777">
        <w:t xml:space="preserve"> Plough </w:t>
      </w:r>
      <w:r w:rsidR="005771E4" w:rsidRPr="00B66777">
        <w:t xml:space="preserve">Harrow </w:t>
      </w:r>
      <w:proofErr w:type="spellStart"/>
      <w:r w:rsidR="00A525CF" w:rsidRPr="00B66777">
        <w:t>Ridger</w:t>
      </w:r>
      <w:proofErr w:type="spellEnd"/>
    </w:p>
    <w:p w14:paraId="38EDF2E5" w14:textId="77777777" w:rsidR="00A525CF" w:rsidRPr="00B66777" w:rsidRDefault="00A525CF" w:rsidP="006721F3">
      <w:pPr>
        <w:numPr>
          <w:ilvl w:val="0"/>
          <w:numId w:val="29"/>
        </w:numPr>
        <w:jc w:val="both"/>
      </w:pPr>
      <w:r w:rsidRPr="00B66777">
        <w:t xml:space="preserve">Which crop is best cultivated by mechanical </w:t>
      </w:r>
      <w:proofErr w:type="spellStart"/>
      <w:proofErr w:type="gramStart"/>
      <w:r w:rsidRPr="00B66777">
        <w:t>means</w:t>
      </w:r>
      <w:r w:rsidR="00493BD0" w:rsidRPr="00B66777">
        <w:t>?</w:t>
      </w:r>
      <w:r w:rsidR="00D07E74" w:rsidRPr="00B66777">
        <w:t>A</w:t>
      </w:r>
      <w:proofErr w:type="gramEnd"/>
      <w:r w:rsidR="00D07E74" w:rsidRPr="00B66777">
        <w:t>.</w:t>
      </w:r>
      <w:r w:rsidR="00493BD0" w:rsidRPr="00B66777">
        <w:t>Cassava</w:t>
      </w:r>
      <w:proofErr w:type="spellEnd"/>
      <w:r w:rsidR="00493BD0" w:rsidRPr="00B66777">
        <w:t xml:space="preserve"> </w:t>
      </w:r>
      <w:proofErr w:type="spellStart"/>
      <w:r w:rsidR="00D07E74" w:rsidRPr="00B66777">
        <w:t>B.</w:t>
      </w:r>
      <w:r w:rsidR="00493BD0" w:rsidRPr="00B66777">
        <w:t>Cocoa</w:t>
      </w:r>
      <w:proofErr w:type="spellEnd"/>
      <w:r w:rsidR="00493BD0" w:rsidRPr="00B66777">
        <w:t xml:space="preserve"> </w:t>
      </w:r>
      <w:proofErr w:type="spellStart"/>
      <w:r w:rsidR="00D07E74" w:rsidRPr="00B66777">
        <w:t>C.</w:t>
      </w:r>
      <w:r w:rsidR="00493BD0" w:rsidRPr="00B66777">
        <w:t>Maize</w:t>
      </w:r>
      <w:proofErr w:type="spellEnd"/>
      <w:r w:rsidR="00493BD0" w:rsidRPr="00B66777">
        <w:t xml:space="preserve"> </w:t>
      </w:r>
      <w:proofErr w:type="spellStart"/>
      <w:r w:rsidR="00D07E74" w:rsidRPr="00B66777">
        <w:t>D.</w:t>
      </w:r>
      <w:r w:rsidR="00493BD0" w:rsidRPr="00B66777">
        <w:t>Oil</w:t>
      </w:r>
      <w:proofErr w:type="spellEnd"/>
      <w:r w:rsidR="00493BD0" w:rsidRPr="00B66777">
        <w:t xml:space="preserve"> </w:t>
      </w:r>
      <w:r w:rsidRPr="00B66777">
        <w:t xml:space="preserve">palm </w:t>
      </w:r>
    </w:p>
    <w:p w14:paraId="1B8C1329" w14:textId="77777777" w:rsidR="00493BD0" w:rsidRPr="00B66777" w:rsidRDefault="00493BD0" w:rsidP="009615FA">
      <w:pPr>
        <w:jc w:val="both"/>
        <w:rPr>
          <w:b/>
        </w:rPr>
      </w:pPr>
    </w:p>
    <w:p w14:paraId="67C7C8CF" w14:textId="77777777" w:rsidR="00A525CF" w:rsidRPr="00B66777" w:rsidRDefault="00A525CF" w:rsidP="009615FA">
      <w:pPr>
        <w:jc w:val="both"/>
        <w:rPr>
          <w:b/>
        </w:rPr>
      </w:pPr>
      <w:r w:rsidRPr="00B66777">
        <w:rPr>
          <w:b/>
        </w:rPr>
        <w:t>THEORY</w:t>
      </w:r>
    </w:p>
    <w:p w14:paraId="766FA0E3" w14:textId="77777777" w:rsidR="00A525CF" w:rsidRPr="00B66777" w:rsidRDefault="00A525CF" w:rsidP="006721F3">
      <w:pPr>
        <w:numPr>
          <w:ilvl w:val="2"/>
          <w:numId w:val="29"/>
        </w:numPr>
        <w:tabs>
          <w:tab w:val="clear" w:pos="2160"/>
          <w:tab w:val="num" w:pos="720"/>
        </w:tabs>
        <w:ind w:hanging="1800"/>
        <w:jc w:val="both"/>
      </w:pPr>
      <w:r w:rsidRPr="00B66777">
        <w:t>What is mechanization?</w:t>
      </w:r>
    </w:p>
    <w:p w14:paraId="337C0FB0" w14:textId="77777777" w:rsidR="00A525CF" w:rsidRPr="00B66777" w:rsidRDefault="00D76E19" w:rsidP="006721F3">
      <w:pPr>
        <w:numPr>
          <w:ilvl w:val="2"/>
          <w:numId w:val="29"/>
        </w:numPr>
        <w:tabs>
          <w:tab w:val="clear" w:pos="2160"/>
          <w:tab w:val="num" w:pos="720"/>
        </w:tabs>
        <w:ind w:hanging="1800"/>
        <w:jc w:val="both"/>
      </w:pPr>
      <w:r w:rsidRPr="00B66777">
        <w:t>State four</w:t>
      </w:r>
      <w:r w:rsidR="00A525CF" w:rsidRPr="00B66777">
        <w:t xml:space="preserve"> advantages and disadvantages </w:t>
      </w:r>
      <w:r w:rsidRPr="00B66777">
        <w:t xml:space="preserve">each </w:t>
      </w:r>
      <w:r w:rsidR="00A525CF" w:rsidRPr="00B66777">
        <w:t xml:space="preserve">of mechanization in agriculture. </w:t>
      </w:r>
    </w:p>
    <w:p w14:paraId="3972AA14" w14:textId="77777777" w:rsidR="00D76E19" w:rsidRPr="00B66777" w:rsidRDefault="00D76E19"/>
    <w:p w14:paraId="7EF3A49E" w14:textId="3711CEF6" w:rsidR="00145809" w:rsidRDefault="00145809"/>
    <w:p w14:paraId="413D8D82" w14:textId="716A7B68" w:rsidR="008D77F1" w:rsidRDefault="008D77F1"/>
    <w:p w14:paraId="1D0D340D" w14:textId="77777777" w:rsidR="008D77F1" w:rsidRPr="00B66777" w:rsidRDefault="008D77F1"/>
    <w:p w14:paraId="63FF3C0E" w14:textId="77777777" w:rsidR="00493BD0" w:rsidRPr="00B66777" w:rsidRDefault="00493BD0" w:rsidP="00D76E19">
      <w:pPr>
        <w:tabs>
          <w:tab w:val="num" w:pos="720"/>
        </w:tabs>
        <w:jc w:val="both"/>
        <w:rPr>
          <w:b/>
          <w:bCs/>
        </w:rPr>
      </w:pPr>
      <w:r w:rsidRPr="00B66777">
        <w:rPr>
          <w:b/>
          <w:bCs/>
        </w:rPr>
        <w:t>WEEK FOUR</w:t>
      </w:r>
    </w:p>
    <w:p w14:paraId="51AFCC43" w14:textId="77777777" w:rsidR="00D5582D" w:rsidRPr="00B66777" w:rsidRDefault="00493BD0" w:rsidP="00D76E19">
      <w:pPr>
        <w:autoSpaceDE w:val="0"/>
        <w:autoSpaceDN w:val="0"/>
        <w:adjustRightInd w:val="0"/>
        <w:rPr>
          <w:bCs/>
        </w:rPr>
      </w:pPr>
      <w:r w:rsidRPr="00B66777">
        <w:rPr>
          <w:b/>
        </w:rPr>
        <w:t>ANATOMY AND PHYSIOLOGY OF FARM ANIMALS</w:t>
      </w:r>
    </w:p>
    <w:p w14:paraId="603C04BF" w14:textId="77777777" w:rsidR="00CC7D8B" w:rsidRPr="00B66777" w:rsidRDefault="009C116E" w:rsidP="009615FA">
      <w:pPr>
        <w:jc w:val="both"/>
        <w:rPr>
          <w:b/>
        </w:rPr>
      </w:pPr>
      <w:r w:rsidRPr="00B66777">
        <w:rPr>
          <w:b/>
        </w:rPr>
        <w:t>CONTENT</w:t>
      </w:r>
      <w:r w:rsidR="0023444D" w:rsidRPr="00B66777">
        <w:rPr>
          <w:b/>
        </w:rPr>
        <w:tab/>
      </w:r>
    </w:p>
    <w:p w14:paraId="798F0E7E" w14:textId="77777777" w:rsidR="00493BD0" w:rsidRPr="00B66777" w:rsidRDefault="00493BD0" w:rsidP="006721F3">
      <w:pPr>
        <w:pStyle w:val="ListParagraph"/>
        <w:numPr>
          <w:ilvl w:val="0"/>
          <w:numId w:val="118"/>
        </w:numPr>
        <w:jc w:val="both"/>
        <w:rPr>
          <w:b/>
        </w:rPr>
      </w:pPr>
      <w:r w:rsidRPr="00B66777">
        <w:t>Digestive system</w:t>
      </w:r>
    </w:p>
    <w:p w14:paraId="002BE253" w14:textId="77777777" w:rsidR="00D5582D" w:rsidRPr="00B66777" w:rsidRDefault="00D5582D" w:rsidP="006721F3">
      <w:pPr>
        <w:pStyle w:val="ListParagraph"/>
        <w:numPr>
          <w:ilvl w:val="0"/>
          <w:numId w:val="118"/>
        </w:numPr>
        <w:jc w:val="both"/>
        <w:rPr>
          <w:b/>
        </w:rPr>
      </w:pPr>
      <w:r w:rsidRPr="00B66777">
        <w:t>Circulatory system</w:t>
      </w:r>
    </w:p>
    <w:p w14:paraId="2E964905" w14:textId="77777777" w:rsidR="00D5582D" w:rsidRPr="00B66777" w:rsidRDefault="004B1929" w:rsidP="006721F3">
      <w:pPr>
        <w:pStyle w:val="ListParagraph"/>
        <w:numPr>
          <w:ilvl w:val="0"/>
          <w:numId w:val="118"/>
        </w:numPr>
        <w:jc w:val="both"/>
      </w:pPr>
      <w:r w:rsidRPr="00B66777">
        <w:t>Reproduction system</w:t>
      </w:r>
    </w:p>
    <w:p w14:paraId="567C0781" w14:textId="77777777" w:rsidR="00CC7D8B" w:rsidRPr="00B66777" w:rsidRDefault="00CC7D8B" w:rsidP="009615FA">
      <w:pPr>
        <w:jc w:val="both"/>
        <w:rPr>
          <w:b/>
          <w:bCs/>
        </w:rPr>
      </w:pPr>
    </w:p>
    <w:p w14:paraId="6F38BB0C" w14:textId="77777777" w:rsidR="00493BD0" w:rsidRPr="00B66777" w:rsidRDefault="00493BD0" w:rsidP="009615FA">
      <w:pPr>
        <w:jc w:val="both"/>
        <w:rPr>
          <w:b/>
          <w:bCs/>
        </w:rPr>
      </w:pPr>
      <w:r w:rsidRPr="00B66777">
        <w:rPr>
          <w:b/>
          <w:bCs/>
        </w:rPr>
        <w:t>DIGESTIVE SYSTEM</w:t>
      </w:r>
    </w:p>
    <w:p w14:paraId="6E6CBDBB" w14:textId="77777777" w:rsidR="006F184B" w:rsidRPr="00B66777" w:rsidRDefault="006F184B" w:rsidP="006721F3">
      <w:pPr>
        <w:pStyle w:val="ListParagraph"/>
        <w:numPr>
          <w:ilvl w:val="0"/>
          <w:numId w:val="119"/>
        </w:numPr>
        <w:ind w:left="720"/>
        <w:jc w:val="both"/>
      </w:pPr>
      <w:r w:rsidRPr="00B66777">
        <w:t>Digestive system and digestion</w:t>
      </w:r>
    </w:p>
    <w:p w14:paraId="5CB7B13C" w14:textId="77777777" w:rsidR="006F184B" w:rsidRPr="00B66777" w:rsidRDefault="006F184B" w:rsidP="006721F3">
      <w:pPr>
        <w:pStyle w:val="ListParagraph"/>
        <w:numPr>
          <w:ilvl w:val="0"/>
          <w:numId w:val="119"/>
        </w:numPr>
        <w:ind w:left="720"/>
        <w:jc w:val="both"/>
      </w:pPr>
      <w:r w:rsidRPr="00B66777">
        <w:t>Digestion in ruminant (</w:t>
      </w:r>
      <w:proofErr w:type="spellStart"/>
      <w:r w:rsidRPr="00B66777">
        <w:t>polygastri</w:t>
      </w:r>
      <w:r w:rsidR="003136B5" w:rsidRPr="00B66777">
        <w:t>c</w:t>
      </w:r>
      <w:proofErr w:type="spellEnd"/>
      <w:r w:rsidR="003136B5" w:rsidRPr="00B66777">
        <w:t>)</w:t>
      </w:r>
      <w:r w:rsidRPr="00B66777">
        <w:t xml:space="preserve"> animals </w:t>
      </w:r>
    </w:p>
    <w:p w14:paraId="0E171FD8" w14:textId="77777777" w:rsidR="006F184B" w:rsidRPr="00B66777" w:rsidRDefault="006F184B" w:rsidP="006721F3">
      <w:pPr>
        <w:pStyle w:val="ListParagraph"/>
        <w:numPr>
          <w:ilvl w:val="0"/>
          <w:numId w:val="119"/>
        </w:numPr>
        <w:ind w:left="720"/>
        <w:jc w:val="both"/>
      </w:pPr>
      <w:r w:rsidRPr="00B66777">
        <w:t>Digestion in non-ruminant (monogastri</w:t>
      </w:r>
      <w:r w:rsidR="003136B5" w:rsidRPr="00B66777">
        <w:t>c)</w:t>
      </w:r>
      <w:r w:rsidRPr="00B66777">
        <w:t xml:space="preserve"> animals</w:t>
      </w:r>
    </w:p>
    <w:p w14:paraId="282D5B2A" w14:textId="77777777" w:rsidR="006F184B" w:rsidRPr="00B66777" w:rsidRDefault="006F184B" w:rsidP="006721F3">
      <w:pPr>
        <w:pStyle w:val="ListParagraph"/>
        <w:numPr>
          <w:ilvl w:val="0"/>
          <w:numId w:val="119"/>
        </w:numPr>
        <w:ind w:left="720"/>
        <w:jc w:val="both"/>
      </w:pPr>
      <w:r w:rsidRPr="00B66777">
        <w:t>Digestion in poultry birds</w:t>
      </w:r>
    </w:p>
    <w:p w14:paraId="6F0F2ED9" w14:textId="77777777" w:rsidR="006F184B" w:rsidRPr="00B66777" w:rsidRDefault="006F184B" w:rsidP="006721F3">
      <w:pPr>
        <w:pStyle w:val="ListParagraph"/>
        <w:numPr>
          <w:ilvl w:val="0"/>
          <w:numId w:val="119"/>
        </w:numPr>
        <w:ind w:left="720"/>
        <w:jc w:val="both"/>
      </w:pPr>
      <w:r w:rsidRPr="00B66777">
        <w:t xml:space="preserve">Differences between monogastric and </w:t>
      </w:r>
      <w:proofErr w:type="spellStart"/>
      <w:r w:rsidRPr="00B66777">
        <w:t>polygastric</w:t>
      </w:r>
      <w:proofErr w:type="spellEnd"/>
      <w:r w:rsidRPr="00B66777">
        <w:t xml:space="preserve"> animals.</w:t>
      </w:r>
    </w:p>
    <w:p w14:paraId="34853DCF" w14:textId="77777777" w:rsidR="006F184B" w:rsidRPr="00B66777" w:rsidRDefault="006F184B" w:rsidP="009615FA">
      <w:pPr>
        <w:jc w:val="both"/>
      </w:pPr>
    </w:p>
    <w:p w14:paraId="76A0F527" w14:textId="77777777" w:rsidR="006F184B" w:rsidRPr="00B66777" w:rsidRDefault="006F184B" w:rsidP="009615FA">
      <w:pPr>
        <w:jc w:val="both"/>
        <w:rPr>
          <w:bCs/>
        </w:rPr>
      </w:pPr>
      <w:r w:rsidRPr="00B66777">
        <w:rPr>
          <w:bCs/>
        </w:rPr>
        <w:t>DIGESTIVE SYSTEM AND DIGESTION</w:t>
      </w:r>
    </w:p>
    <w:p w14:paraId="17E9D9E6" w14:textId="77777777" w:rsidR="006F184B" w:rsidRPr="00B66777" w:rsidRDefault="006F184B" w:rsidP="009615FA">
      <w:pPr>
        <w:jc w:val="both"/>
      </w:pPr>
      <w:r w:rsidRPr="00B66777">
        <w:lastRenderedPageBreak/>
        <w:t>The digestive system of farm animals includes all the organs and tissues associated with the breaking down or digestion of food in the body. It includes the teeth or beak, tongue, the alimentary canal or digestive tract and all the associated gland secreting enzymes and other body fluids.</w:t>
      </w:r>
    </w:p>
    <w:p w14:paraId="0159026F" w14:textId="77777777" w:rsidR="00663DE2" w:rsidRPr="00B66777" w:rsidRDefault="00663DE2" w:rsidP="009615FA">
      <w:pPr>
        <w:jc w:val="both"/>
      </w:pPr>
    </w:p>
    <w:p w14:paraId="4EBF0070" w14:textId="77777777" w:rsidR="00663DE2" w:rsidRPr="00B66777" w:rsidRDefault="006F184B" w:rsidP="009615FA">
      <w:pPr>
        <w:jc w:val="both"/>
      </w:pPr>
      <w:r w:rsidRPr="00B66777">
        <w:t>Digestion is the breakdown of foods substances in</w:t>
      </w:r>
      <w:r w:rsidR="00493BD0" w:rsidRPr="00B66777">
        <w:t xml:space="preserve"> the digestive tract into absorb</w:t>
      </w:r>
      <w:r w:rsidRPr="00B66777">
        <w:t>able forms</w:t>
      </w:r>
      <w:r w:rsidR="00663DE2" w:rsidRPr="00B66777">
        <w:t>. This process starts from the mouth through mastication which increases the surface area and allows microbes to have quicker access to act the food substances.</w:t>
      </w:r>
    </w:p>
    <w:p w14:paraId="1080B7A9" w14:textId="77777777" w:rsidR="00663DE2" w:rsidRPr="00B66777" w:rsidRDefault="00663DE2" w:rsidP="009615FA">
      <w:pPr>
        <w:jc w:val="both"/>
      </w:pPr>
    </w:p>
    <w:p w14:paraId="35128DB6" w14:textId="77777777" w:rsidR="00493BD0" w:rsidRPr="00B66777" w:rsidRDefault="006F184B" w:rsidP="009615FA">
      <w:pPr>
        <w:jc w:val="both"/>
      </w:pPr>
      <w:r w:rsidRPr="00B66777">
        <w:t xml:space="preserve">Farm animals are grouped into two main classes based on the nature of the alimentary canal or digestive tract. There are </w:t>
      </w:r>
      <w:proofErr w:type="spellStart"/>
      <w:r w:rsidR="00493BD0" w:rsidRPr="00B66777">
        <w:t>polygastric</w:t>
      </w:r>
      <w:proofErr w:type="spellEnd"/>
      <w:r w:rsidR="00493BD0" w:rsidRPr="00B66777">
        <w:t xml:space="preserve"> (ruminant) animals</w:t>
      </w:r>
      <w:r w:rsidRPr="00B66777">
        <w:t xml:space="preserve"> and </w:t>
      </w:r>
      <w:r w:rsidR="00493BD0" w:rsidRPr="00B66777">
        <w:t>monogastric (non – ruminant) animals.</w:t>
      </w:r>
    </w:p>
    <w:p w14:paraId="23D34541" w14:textId="77777777" w:rsidR="00663DE2" w:rsidRPr="00B66777" w:rsidRDefault="00663DE2" w:rsidP="009615FA">
      <w:pPr>
        <w:jc w:val="both"/>
        <w:rPr>
          <w:b/>
          <w:bCs/>
        </w:rPr>
      </w:pPr>
    </w:p>
    <w:p w14:paraId="7B1482AF" w14:textId="77777777" w:rsidR="006F184B" w:rsidRPr="00B66777" w:rsidRDefault="006F184B" w:rsidP="009615FA">
      <w:pPr>
        <w:jc w:val="both"/>
        <w:rPr>
          <w:bCs/>
        </w:rPr>
      </w:pPr>
      <w:r w:rsidRPr="00B66777">
        <w:rPr>
          <w:bCs/>
        </w:rPr>
        <w:t>DIGESTION IN RUMINANT ANIMALS</w:t>
      </w:r>
    </w:p>
    <w:p w14:paraId="5CE67CFE" w14:textId="77777777" w:rsidR="006F184B" w:rsidRPr="00B66777" w:rsidRDefault="006F184B" w:rsidP="009615FA">
      <w:pPr>
        <w:jc w:val="both"/>
      </w:pPr>
      <w:r w:rsidRPr="00B66777">
        <w:t xml:space="preserve">These are farm animals which possess complex stomach made up of </w:t>
      </w:r>
      <w:r w:rsidR="00493BD0" w:rsidRPr="00B66777">
        <w:t>four compartments or chambers. These are</w:t>
      </w:r>
      <w:r w:rsidRPr="00B66777">
        <w:t xml:space="preserve"> rumen</w:t>
      </w:r>
      <w:r w:rsidR="00CC7D8B" w:rsidRPr="00B66777">
        <w:t xml:space="preserve"> (pa</w:t>
      </w:r>
      <w:r w:rsidR="00A25522" w:rsidRPr="00B66777">
        <w:t>unch)</w:t>
      </w:r>
      <w:r w:rsidRPr="00B66777">
        <w:t xml:space="preserve"> which is the first, reticulum or fore stomach</w:t>
      </w:r>
      <w:r w:rsidR="00A25522" w:rsidRPr="00B66777">
        <w:t xml:space="preserve"> (honey com</w:t>
      </w:r>
      <w:r w:rsidR="003136B5" w:rsidRPr="00B66777">
        <w:t>b)</w:t>
      </w:r>
      <w:r w:rsidRPr="00B66777">
        <w:t xml:space="preserve">, </w:t>
      </w:r>
      <w:proofErr w:type="gramStart"/>
      <w:r w:rsidRPr="00B66777">
        <w:t>omasum</w:t>
      </w:r>
      <w:r w:rsidR="00493BD0" w:rsidRPr="00B66777">
        <w:t>(</w:t>
      </w:r>
      <w:proofErr w:type="gramEnd"/>
      <w:r w:rsidR="00493BD0" w:rsidRPr="00B66777">
        <w:t xml:space="preserve">the fardel, </w:t>
      </w:r>
      <w:proofErr w:type="spellStart"/>
      <w:r w:rsidR="00493BD0" w:rsidRPr="00B66777">
        <w:t>m</w:t>
      </w:r>
      <w:r w:rsidRPr="00B66777">
        <w:t>anyplies</w:t>
      </w:r>
      <w:proofErr w:type="spellEnd"/>
      <w:r w:rsidRPr="00B66777">
        <w:t xml:space="preserve"> or psalte</w:t>
      </w:r>
      <w:r w:rsidR="00493BD0" w:rsidRPr="00B66777">
        <w:t>r</w:t>
      </w:r>
      <w:r w:rsidR="00A25522" w:rsidRPr="00B66777">
        <w:t>ium) and abomasum</w:t>
      </w:r>
      <w:r w:rsidRPr="00B66777">
        <w:t xml:space="preserve"> (true stomach</w:t>
      </w:r>
      <w:r w:rsidR="00A25522" w:rsidRPr="00B66777">
        <w:t xml:space="preserve">). These animals </w:t>
      </w:r>
      <w:r w:rsidRPr="00B66777">
        <w:t>can ru</w:t>
      </w:r>
      <w:r w:rsidR="009A2D6F" w:rsidRPr="00B66777">
        <w:t xml:space="preserve">minate or chew the cud. </w:t>
      </w:r>
      <w:proofErr w:type="spellStart"/>
      <w:r w:rsidR="009A2D6F" w:rsidRPr="00B66777">
        <w:t>Exampleof</w:t>
      </w:r>
      <w:proofErr w:type="spellEnd"/>
      <w:r w:rsidR="009A2D6F" w:rsidRPr="00B66777">
        <w:t xml:space="preserve"> farm animals having this stomach compartment includes cattle, sheep,</w:t>
      </w:r>
      <w:r w:rsidRPr="00B66777">
        <w:t xml:space="preserve"> goat etc.</w:t>
      </w:r>
    </w:p>
    <w:p w14:paraId="1155FB36" w14:textId="77777777" w:rsidR="00A25522" w:rsidRPr="00B66777" w:rsidRDefault="00A25522" w:rsidP="009615FA">
      <w:pPr>
        <w:jc w:val="both"/>
      </w:pPr>
    </w:p>
    <w:p w14:paraId="2A92FF6A" w14:textId="77777777" w:rsidR="006F184B" w:rsidRPr="00B66777" w:rsidRDefault="00CD494D" w:rsidP="009615FA">
      <w:pPr>
        <w:jc w:val="both"/>
      </w:pPr>
      <w:r>
        <w:rPr>
          <w:noProof/>
        </w:rPr>
        <w:pict w14:anchorId="3ABA8087">
          <v:line id=" 9" o:spid="_x0000_s1034" style="position:absolute;left:0;text-align:left;z-index:251655168;visibility:visible;mso-wrap-distance-top:-3e-5mm;mso-wrap-distance-bottom:-3e-5mm" from="-189pt,7.6pt" to="-161.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">
            <v:stroke endarrow="block"/>
            <o:lock v:ext="edit" shapetype="f"/>
          </v:line>
        </w:pict>
      </w:r>
      <w:r>
        <w:rPr>
          <w:noProof/>
        </w:rPr>
        <w:pict w14:anchorId="1FE19DF3">
          <v:line id=" 11" o:spid="_x0000_s1033" style="position:absolute;left:0;text-align:left;z-index:251657216;visibility:visible;mso-wrap-distance-top:-3e-5mm;mso-wrap-distance-bottom:-3e-5mm" from="-99pt,7.6pt" to="-71.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">
            <v:stroke dashstyle="dashDot" endarrow="block"/>
            <o:lock v:ext="edit" shapetype="f"/>
          </v:line>
        </w:pict>
      </w:r>
      <w:r>
        <w:rPr>
          <w:noProof/>
        </w:rPr>
        <w:pict w14:anchorId="2D754420">
          <v:line id=" 10" o:spid="_x0000_s1032" style="position:absolute;left:0;text-align:left;z-index:251656192;visibility:visible;mso-wrap-distance-top:-3e-5mm;mso-wrap-distance-bottom:-3e-5mm" from="-126pt,7.6pt" to="-98.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">
            <v:stroke dashstyle="dash" endarrow="block"/>
            <o:lock v:ext="edit" shapetype="f"/>
          </v:line>
        </w:pict>
      </w:r>
      <w:r w:rsidR="006F184B" w:rsidRPr="00B66777">
        <w:t xml:space="preserve">Cattle for example when feeding gather some quantity of grasses with its tongues and grip it firmly between the upper jaw and the teeth of the lower jaw; it jerks its head and swallows the grasses. The grasses pass through </w:t>
      </w:r>
      <w:proofErr w:type="spellStart"/>
      <w:r w:rsidR="006F184B" w:rsidRPr="00B66777">
        <w:t>oesophagus</w:t>
      </w:r>
      <w:proofErr w:type="spellEnd"/>
      <w:r w:rsidR="006F184B" w:rsidRPr="00B66777">
        <w:t xml:space="preserve"> and enter the rumen, where digestion of cellulose by bacteria takes place.</w:t>
      </w:r>
    </w:p>
    <w:p w14:paraId="645D5335" w14:textId="77777777" w:rsidR="006F184B" w:rsidRPr="00B66777" w:rsidRDefault="0056625D" w:rsidP="009615FA">
      <w:pPr>
        <w:jc w:val="center"/>
      </w:pPr>
      <w:r w:rsidRPr="00B66777">
        <w:rPr>
          <w:noProof/>
        </w:rPr>
        <w:drawing>
          <wp:inline distT="0" distB="0" distL="0" distR="0" wp14:anchorId="06C35918" wp14:editId="0F3D9C8D">
            <wp:extent cx="2914650" cy="2171700"/>
            <wp:effectExtent l="0" t="0" r="0" b="0"/>
            <wp:docPr id="7" name="Picture 21" descr="Description: http://sci.waikato.ac.nz/farm/images/ruminant digestive tr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escription: http://sci.waikato.ac.nz/farm/images/ruminant digestive tract.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14650" cy="2171700"/>
                    </a:xfrm>
                    <a:prstGeom prst="rect">
                      <a:avLst/>
                    </a:prstGeom>
                    <a:noFill/>
                    <a:ln>
                      <a:noFill/>
                    </a:ln>
                  </pic:spPr>
                </pic:pic>
              </a:graphicData>
            </a:graphic>
          </wp:inline>
        </w:drawing>
      </w:r>
    </w:p>
    <w:p w14:paraId="6B4DFFF4" w14:textId="77777777" w:rsidR="00145809" w:rsidRPr="00B66777" w:rsidRDefault="00145809" w:rsidP="00145809">
      <w:pPr>
        <w:jc w:val="both"/>
      </w:pPr>
      <w:r w:rsidRPr="00B66777">
        <w:t xml:space="preserve">When the cattle has filled its </w:t>
      </w:r>
      <w:proofErr w:type="gramStart"/>
      <w:r w:rsidRPr="00B66777">
        <w:t>rumen,  it</w:t>
      </w:r>
      <w:proofErr w:type="gramEnd"/>
      <w:r w:rsidRPr="00B66777">
        <w:t xml:space="preserve"> lies down quietly and by anti–peristaltic movement of the stomach the undigested grass or cud passes from the rumen to the reticulum from where it goes back to the </w:t>
      </w:r>
      <w:proofErr w:type="spellStart"/>
      <w:r w:rsidRPr="00B66777">
        <w:t>oesophagus</w:t>
      </w:r>
      <w:proofErr w:type="spellEnd"/>
      <w:r w:rsidRPr="00B66777">
        <w:t xml:space="preserve"> and back to the mouth to be masticated (this process is referred to as regurgitation).  It then chews the food properly into a semi-liquid cud (bolus) with the premolars and molars which re-swallowed. The cud moves into the omasum and passes into the last chamber, abomasum where gastric juice containing digestive enzymes are secreted into the semi–digested food to form the chyme. The chyme goes into the small intestine through the duodenum where further digestion and absorption of nutrients takes place. The undigested material then passes out through the anus as dung.</w:t>
      </w:r>
    </w:p>
    <w:p w14:paraId="2A611C78" w14:textId="77777777" w:rsidR="00145809" w:rsidRPr="00B66777" w:rsidRDefault="00145809" w:rsidP="009615FA">
      <w:pPr>
        <w:jc w:val="both"/>
        <w:rPr>
          <w:b/>
        </w:rPr>
      </w:pPr>
    </w:p>
    <w:p w14:paraId="6A8DDF90" w14:textId="77777777" w:rsidR="006F184B" w:rsidRPr="00B66777" w:rsidRDefault="006F184B" w:rsidP="009615FA">
      <w:pPr>
        <w:jc w:val="both"/>
        <w:rPr>
          <w:b/>
        </w:rPr>
      </w:pPr>
      <w:r w:rsidRPr="00B66777">
        <w:rPr>
          <w:b/>
        </w:rPr>
        <w:t>EVALUATION</w:t>
      </w:r>
    </w:p>
    <w:p w14:paraId="5FC68B73" w14:textId="77777777" w:rsidR="006F184B" w:rsidRPr="00B66777" w:rsidRDefault="006F184B" w:rsidP="006721F3">
      <w:pPr>
        <w:numPr>
          <w:ilvl w:val="3"/>
          <w:numId w:val="63"/>
        </w:numPr>
        <w:tabs>
          <w:tab w:val="clear" w:pos="2880"/>
        </w:tabs>
        <w:ind w:left="720"/>
        <w:jc w:val="both"/>
      </w:pPr>
      <w:r w:rsidRPr="00B66777">
        <w:t>What are ruminant animals? Give five examples.</w:t>
      </w:r>
    </w:p>
    <w:p w14:paraId="5EE0A972" w14:textId="77777777" w:rsidR="006F184B" w:rsidRPr="00B66777" w:rsidRDefault="006F184B" w:rsidP="006721F3">
      <w:pPr>
        <w:numPr>
          <w:ilvl w:val="3"/>
          <w:numId w:val="63"/>
        </w:numPr>
        <w:tabs>
          <w:tab w:val="clear" w:pos="2880"/>
        </w:tabs>
        <w:ind w:left="720"/>
        <w:jc w:val="both"/>
      </w:pPr>
      <w:r w:rsidRPr="00B66777">
        <w:lastRenderedPageBreak/>
        <w:t>Describe briefly digestion in cattle.</w:t>
      </w:r>
    </w:p>
    <w:p w14:paraId="6BD15F1E" w14:textId="77777777" w:rsidR="006F184B" w:rsidRPr="00B66777" w:rsidRDefault="006F184B" w:rsidP="009615FA">
      <w:pPr>
        <w:jc w:val="both"/>
      </w:pPr>
    </w:p>
    <w:p w14:paraId="5A3AE088" w14:textId="77777777" w:rsidR="006F184B" w:rsidRPr="00B66777" w:rsidRDefault="006F184B" w:rsidP="009615FA">
      <w:pPr>
        <w:jc w:val="both"/>
        <w:rPr>
          <w:bCs/>
        </w:rPr>
      </w:pPr>
      <w:r w:rsidRPr="00B66777">
        <w:rPr>
          <w:bCs/>
        </w:rPr>
        <w:t>DIGESTI</w:t>
      </w:r>
      <w:r w:rsidR="009A2D6F" w:rsidRPr="00B66777">
        <w:rPr>
          <w:bCs/>
        </w:rPr>
        <w:t>ON IN NON-RUMINANT ANIMALS</w:t>
      </w:r>
    </w:p>
    <w:p w14:paraId="1FC4AB22" w14:textId="77777777" w:rsidR="006F184B" w:rsidRPr="00B66777" w:rsidRDefault="006F184B" w:rsidP="009615FA">
      <w:pPr>
        <w:jc w:val="both"/>
      </w:pPr>
      <w:r w:rsidRPr="00B66777">
        <w:t>These animals possess only one stomach struct</w:t>
      </w:r>
      <w:r w:rsidR="001923E3" w:rsidRPr="00B66777">
        <w:t xml:space="preserve">ure and they do not ruminate </w:t>
      </w:r>
      <w:r w:rsidR="009A2D6F" w:rsidRPr="00B66777">
        <w:t>(</w:t>
      </w:r>
      <w:r w:rsidR="001923E3" w:rsidRPr="00B66777">
        <w:t>that is</w:t>
      </w:r>
      <w:r w:rsidRPr="00B66777">
        <w:t xml:space="preserve"> they do not chew the cud</w:t>
      </w:r>
      <w:r w:rsidR="009A2D6F" w:rsidRPr="00B66777">
        <w:t>)</w:t>
      </w:r>
      <w:r w:rsidRPr="00B66777">
        <w:t xml:space="preserve">. The animals cannot digest cellulose and </w:t>
      </w:r>
      <w:r w:rsidR="001923E3" w:rsidRPr="00B66777">
        <w:t>fibers properly</w:t>
      </w:r>
      <w:r w:rsidRPr="00B66777">
        <w:t>. Examples include p</w:t>
      </w:r>
      <w:r w:rsidR="009A2D6F" w:rsidRPr="00B66777">
        <w:t>igs, poultry</w:t>
      </w:r>
      <w:r w:rsidR="00350370" w:rsidRPr="00B66777">
        <w:t xml:space="preserve"> etc. </w:t>
      </w:r>
      <w:r w:rsidRPr="00B66777">
        <w:t>Pig has a simple stomach. It feeds mainly on basal feeds like maize,</w:t>
      </w:r>
      <w:r w:rsidR="00350370" w:rsidRPr="00B66777">
        <w:t xml:space="preserve"> cassava and other meshed food. </w:t>
      </w:r>
      <w:r w:rsidRPr="00B66777">
        <w:t>Digestion of foods takes place in four area of the tract.</w:t>
      </w:r>
    </w:p>
    <w:p w14:paraId="56E5F624" w14:textId="77777777" w:rsidR="006F184B" w:rsidRPr="00B66777" w:rsidRDefault="006F184B" w:rsidP="006721F3">
      <w:pPr>
        <w:numPr>
          <w:ilvl w:val="0"/>
          <w:numId w:val="66"/>
        </w:numPr>
        <w:tabs>
          <w:tab w:val="clear" w:pos="720"/>
        </w:tabs>
        <w:jc w:val="both"/>
      </w:pPr>
      <w:r w:rsidRPr="00B66777">
        <w:rPr>
          <w:bCs/>
        </w:rPr>
        <w:t>Mouth</w:t>
      </w:r>
      <w:r w:rsidR="001923E3" w:rsidRPr="00B66777">
        <w:t xml:space="preserve">: </w:t>
      </w:r>
      <w:r w:rsidRPr="00B66777">
        <w:t xml:space="preserve">In the mouth, the food is changed and mixed with saliva which </w:t>
      </w:r>
      <w:r w:rsidR="001923E3" w:rsidRPr="00B66777">
        <w:t>contains</w:t>
      </w:r>
      <w:r w:rsidRPr="00B66777">
        <w:t xml:space="preserve"> an enzyme Ptyalin. Ptyalin converts starch to maltose. The food</w:t>
      </w:r>
      <w:r w:rsidR="001923E3" w:rsidRPr="00B66777">
        <w:t xml:space="preserve"> (bolus)</w:t>
      </w:r>
      <w:r w:rsidRPr="00B66777">
        <w:t xml:space="preserve"> is then swallowed and moved by peristaltic movement to the stomach.</w:t>
      </w:r>
    </w:p>
    <w:p w14:paraId="4F20A529" w14:textId="77777777" w:rsidR="006F184B" w:rsidRPr="00B66777" w:rsidRDefault="006F184B" w:rsidP="006721F3">
      <w:pPr>
        <w:numPr>
          <w:ilvl w:val="0"/>
          <w:numId w:val="66"/>
        </w:numPr>
        <w:tabs>
          <w:tab w:val="clear" w:pos="720"/>
        </w:tabs>
        <w:jc w:val="both"/>
      </w:pPr>
      <w:r w:rsidRPr="00B66777">
        <w:rPr>
          <w:bCs/>
        </w:rPr>
        <w:t>Stomach:</w:t>
      </w:r>
      <w:r w:rsidR="001923E3" w:rsidRPr="00B66777">
        <w:rPr>
          <w:bCs/>
        </w:rPr>
        <w:t xml:space="preserve"> here</w:t>
      </w:r>
      <w:r w:rsidRPr="00B66777">
        <w:t>, two enzymes, pepsin and rennin are present. Renin act on milk and pepsin convert protein to p</w:t>
      </w:r>
      <w:r w:rsidR="001923E3" w:rsidRPr="00B66777">
        <w:t>eptones. The thick liquid formed(chym</w:t>
      </w:r>
      <w:r w:rsidR="003136B5" w:rsidRPr="00B66777">
        <w:t>e)</w:t>
      </w:r>
      <w:r w:rsidRPr="00B66777">
        <w:t xml:space="preserve"> now passes to the duodenum.</w:t>
      </w:r>
    </w:p>
    <w:p w14:paraId="326CE6D1" w14:textId="77777777" w:rsidR="001923E3" w:rsidRPr="00B66777" w:rsidRDefault="001923E3" w:rsidP="006721F3">
      <w:pPr>
        <w:numPr>
          <w:ilvl w:val="0"/>
          <w:numId w:val="66"/>
        </w:numPr>
        <w:tabs>
          <w:tab w:val="clear" w:pos="720"/>
        </w:tabs>
        <w:jc w:val="both"/>
      </w:pPr>
      <w:r w:rsidRPr="00B66777">
        <w:rPr>
          <w:bCs/>
        </w:rPr>
        <w:t>Small intestine</w:t>
      </w:r>
    </w:p>
    <w:p w14:paraId="16DFC05D" w14:textId="77777777" w:rsidR="006F184B" w:rsidRPr="00B66777" w:rsidRDefault="006F184B" w:rsidP="00D76E19">
      <w:pPr>
        <w:ind w:left="360"/>
        <w:jc w:val="both"/>
      </w:pPr>
      <w:proofErr w:type="spellStart"/>
      <w:proofErr w:type="gramStart"/>
      <w:r w:rsidRPr="00B66777">
        <w:rPr>
          <w:bCs/>
        </w:rPr>
        <w:t>Duodenum:</w:t>
      </w:r>
      <w:r w:rsidRPr="00B66777">
        <w:t>Here</w:t>
      </w:r>
      <w:proofErr w:type="spellEnd"/>
      <w:proofErr w:type="gramEnd"/>
      <w:r w:rsidRPr="00B66777">
        <w:t xml:space="preserve">, the pancreas secretes pancreatic juice which contains three digestive enzymes </w:t>
      </w:r>
      <w:proofErr w:type="spellStart"/>
      <w:r w:rsidRPr="00B66777">
        <w:t>i</w:t>
      </w:r>
      <w:proofErr w:type="spellEnd"/>
      <w:r w:rsidRPr="00B66777">
        <w:t>. e.</w:t>
      </w:r>
    </w:p>
    <w:p w14:paraId="20E35A7F" w14:textId="77777777" w:rsidR="006F184B" w:rsidRPr="00B66777" w:rsidRDefault="006F184B" w:rsidP="006721F3">
      <w:pPr>
        <w:numPr>
          <w:ilvl w:val="0"/>
          <w:numId w:val="67"/>
        </w:numPr>
        <w:tabs>
          <w:tab w:val="clear" w:pos="1080"/>
        </w:tabs>
        <w:ind w:left="1080" w:hanging="360"/>
        <w:jc w:val="both"/>
      </w:pPr>
      <w:r w:rsidRPr="00B66777">
        <w:t>Amylase – Converts starch to maltose</w:t>
      </w:r>
    </w:p>
    <w:p w14:paraId="4D138224" w14:textId="77777777" w:rsidR="006F184B" w:rsidRPr="00B66777" w:rsidRDefault="006F184B" w:rsidP="006721F3">
      <w:pPr>
        <w:numPr>
          <w:ilvl w:val="0"/>
          <w:numId w:val="67"/>
        </w:numPr>
        <w:tabs>
          <w:tab w:val="clear" w:pos="1080"/>
        </w:tabs>
        <w:ind w:left="1080" w:hanging="360"/>
        <w:jc w:val="both"/>
      </w:pPr>
      <w:r w:rsidRPr="00B66777">
        <w:t>Lipase – Converts fats and oil to fatty acid and glycerol</w:t>
      </w:r>
    </w:p>
    <w:p w14:paraId="00748E47" w14:textId="77777777" w:rsidR="006F184B" w:rsidRPr="00B66777" w:rsidRDefault="006F184B" w:rsidP="006721F3">
      <w:pPr>
        <w:numPr>
          <w:ilvl w:val="0"/>
          <w:numId w:val="67"/>
        </w:numPr>
        <w:tabs>
          <w:tab w:val="clear" w:pos="1080"/>
        </w:tabs>
        <w:ind w:left="1080" w:hanging="360"/>
        <w:jc w:val="both"/>
      </w:pPr>
      <w:r w:rsidRPr="00B66777">
        <w:t>Trypsinogen – Converts protein and peptones to polypeptides</w:t>
      </w:r>
    </w:p>
    <w:p w14:paraId="1282DC30" w14:textId="77777777" w:rsidR="006F184B" w:rsidRPr="00B66777" w:rsidRDefault="006F184B" w:rsidP="009615FA">
      <w:pPr>
        <w:jc w:val="both"/>
      </w:pPr>
      <w:r w:rsidRPr="00B66777">
        <w:t>The digestion of fats and oil is aided by bile. Bile helps in the emulsification o</w:t>
      </w:r>
      <w:r w:rsidR="009A2D6F" w:rsidRPr="00B66777">
        <w:t xml:space="preserve">f fats. At </w:t>
      </w:r>
      <w:r w:rsidRPr="00B66777">
        <w:t>the duodenum, the food now in liquid form call</w:t>
      </w:r>
      <w:r w:rsidR="001923E3" w:rsidRPr="00B66777">
        <w:t xml:space="preserve">ed </w:t>
      </w:r>
      <w:proofErr w:type="spellStart"/>
      <w:r w:rsidR="001923E3" w:rsidRPr="00B66777">
        <w:t>chyle</w:t>
      </w:r>
      <w:proofErr w:type="spellEnd"/>
      <w:r w:rsidR="001923E3" w:rsidRPr="00B66777">
        <w:t xml:space="preserve"> passes to the ileum of the </w:t>
      </w:r>
      <w:r w:rsidR="00350370" w:rsidRPr="00B66777">
        <w:t xml:space="preserve">small intestine. In the </w:t>
      </w:r>
      <w:proofErr w:type="spellStart"/>
      <w:proofErr w:type="gramStart"/>
      <w:r w:rsidR="001923E3" w:rsidRPr="00B66777">
        <w:rPr>
          <w:bCs/>
        </w:rPr>
        <w:t>I</w:t>
      </w:r>
      <w:r w:rsidRPr="00B66777">
        <w:rPr>
          <w:bCs/>
        </w:rPr>
        <w:t>leum</w:t>
      </w:r>
      <w:r w:rsidR="00350370" w:rsidRPr="00B66777">
        <w:rPr>
          <w:bCs/>
        </w:rPr>
        <w:t>,</w:t>
      </w:r>
      <w:r w:rsidR="00206614" w:rsidRPr="00B66777">
        <w:t>secretion</w:t>
      </w:r>
      <w:proofErr w:type="spellEnd"/>
      <w:proofErr w:type="gramEnd"/>
      <w:r w:rsidR="00206614" w:rsidRPr="00B66777">
        <w:t xml:space="preserve"> of</w:t>
      </w:r>
      <w:r w:rsidR="001923E3" w:rsidRPr="00B66777">
        <w:t xml:space="preserve"> enzymes which furthers</w:t>
      </w:r>
      <w:r w:rsidRPr="00B66777">
        <w:t xml:space="preserve"> the process of digestion</w:t>
      </w:r>
      <w:r w:rsidR="00206614" w:rsidRPr="00B66777">
        <w:t xml:space="preserve"> takes place</w:t>
      </w:r>
      <w:r w:rsidRPr="00B66777">
        <w:t>. The</w:t>
      </w:r>
      <w:r w:rsidR="00AB168B" w:rsidRPr="00B66777">
        <w:t>se</w:t>
      </w:r>
      <w:r w:rsidRPr="00B66777">
        <w:t xml:space="preserve"> enzymes are</w:t>
      </w:r>
    </w:p>
    <w:p w14:paraId="4145DF3A" w14:textId="77777777" w:rsidR="006F184B" w:rsidRPr="00B66777" w:rsidRDefault="006F184B" w:rsidP="006721F3">
      <w:pPr>
        <w:numPr>
          <w:ilvl w:val="0"/>
          <w:numId w:val="69"/>
        </w:numPr>
        <w:jc w:val="both"/>
      </w:pPr>
      <w:r w:rsidRPr="00B66777">
        <w:t>Lipase – convert fats and oil to fatty acid and glycerol</w:t>
      </w:r>
    </w:p>
    <w:p w14:paraId="3091857B" w14:textId="77777777" w:rsidR="006F184B" w:rsidRPr="00B66777" w:rsidRDefault="006F184B" w:rsidP="006721F3">
      <w:pPr>
        <w:numPr>
          <w:ilvl w:val="0"/>
          <w:numId w:val="69"/>
        </w:numPr>
        <w:jc w:val="both"/>
      </w:pPr>
      <w:proofErr w:type="spellStart"/>
      <w:r w:rsidRPr="00B66777">
        <w:t>Erepsin</w:t>
      </w:r>
      <w:proofErr w:type="spellEnd"/>
      <w:r w:rsidRPr="00B66777">
        <w:t xml:space="preserve"> – Converts polypeptides to amino acid</w:t>
      </w:r>
    </w:p>
    <w:p w14:paraId="59BA93E7" w14:textId="77777777" w:rsidR="006F184B" w:rsidRPr="00B66777" w:rsidRDefault="006F184B" w:rsidP="006721F3">
      <w:pPr>
        <w:numPr>
          <w:ilvl w:val="0"/>
          <w:numId w:val="69"/>
        </w:numPr>
        <w:jc w:val="both"/>
      </w:pPr>
      <w:r w:rsidRPr="00B66777">
        <w:t>Maltase – Converts maltose to glucose</w:t>
      </w:r>
    </w:p>
    <w:p w14:paraId="65C8E50D" w14:textId="77777777" w:rsidR="006F184B" w:rsidRPr="00B66777" w:rsidRDefault="006F184B" w:rsidP="006721F3">
      <w:pPr>
        <w:numPr>
          <w:ilvl w:val="0"/>
          <w:numId w:val="69"/>
        </w:numPr>
        <w:jc w:val="both"/>
      </w:pPr>
      <w:r w:rsidRPr="00B66777">
        <w:t>Lactase – converts lactose to glucose and galactose</w:t>
      </w:r>
    </w:p>
    <w:p w14:paraId="6707FF48" w14:textId="77777777" w:rsidR="006F184B" w:rsidRPr="00B66777" w:rsidRDefault="006F184B" w:rsidP="006721F3">
      <w:pPr>
        <w:numPr>
          <w:ilvl w:val="0"/>
          <w:numId w:val="69"/>
        </w:numPr>
        <w:jc w:val="both"/>
      </w:pPr>
      <w:r w:rsidRPr="00B66777">
        <w:t>Sucrase – converts sucrose to glucose and fructose</w:t>
      </w:r>
    </w:p>
    <w:p w14:paraId="38D96C03" w14:textId="77777777" w:rsidR="006F184B" w:rsidRPr="00B66777" w:rsidRDefault="0056625D" w:rsidP="009615FA">
      <w:pPr>
        <w:ind w:left="144"/>
        <w:jc w:val="center"/>
      </w:pPr>
      <w:r w:rsidRPr="00B66777">
        <w:rPr>
          <w:noProof/>
        </w:rPr>
        <w:drawing>
          <wp:inline distT="0" distB="0" distL="0" distR="0" wp14:anchorId="49AB94DB" wp14:editId="567A61E9">
            <wp:extent cx="2409825" cy="2295525"/>
            <wp:effectExtent l="0" t="0" r="9525" b="9525"/>
            <wp:docPr id="8" name="Picture 20" descr="Description: http://wikieducator.org/images/1/10/Digestive_system_label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escription: http://wikieducator.org/images/1/10/Digestive_system_labelled.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09825" cy="2295525"/>
                    </a:xfrm>
                    <a:prstGeom prst="rect">
                      <a:avLst/>
                    </a:prstGeom>
                    <a:noFill/>
                    <a:ln>
                      <a:noFill/>
                    </a:ln>
                  </pic:spPr>
                </pic:pic>
              </a:graphicData>
            </a:graphic>
          </wp:inline>
        </w:drawing>
      </w:r>
    </w:p>
    <w:p w14:paraId="0811766D" w14:textId="77777777" w:rsidR="006F184B" w:rsidRPr="00B66777" w:rsidRDefault="006F184B" w:rsidP="009615FA">
      <w:pPr>
        <w:jc w:val="both"/>
      </w:pPr>
      <w:r w:rsidRPr="00B66777">
        <w:t xml:space="preserve">The end product in the digestion of protein is amino acid, starch is glucose and fats and oil </w:t>
      </w:r>
      <w:proofErr w:type="gramStart"/>
      <w:r w:rsidRPr="00B66777">
        <w:t>is</w:t>
      </w:r>
      <w:proofErr w:type="gramEnd"/>
      <w:r w:rsidRPr="00B66777">
        <w:t xml:space="preserve"> fatty acid and glycerol.</w:t>
      </w:r>
    </w:p>
    <w:p w14:paraId="20F8E414" w14:textId="77777777" w:rsidR="00350370" w:rsidRPr="00B66777" w:rsidRDefault="00350370" w:rsidP="009615FA">
      <w:pPr>
        <w:jc w:val="both"/>
        <w:rPr>
          <w:b/>
        </w:rPr>
      </w:pPr>
    </w:p>
    <w:p w14:paraId="07529AC0" w14:textId="77777777" w:rsidR="006F184B" w:rsidRPr="00B66777" w:rsidRDefault="006F184B" w:rsidP="009615FA">
      <w:pPr>
        <w:jc w:val="both"/>
        <w:rPr>
          <w:b/>
        </w:rPr>
      </w:pPr>
      <w:r w:rsidRPr="00B66777">
        <w:rPr>
          <w:b/>
        </w:rPr>
        <w:t>EVALUATION</w:t>
      </w:r>
    </w:p>
    <w:p w14:paraId="0707762B" w14:textId="77777777" w:rsidR="006F184B" w:rsidRPr="00B66777" w:rsidRDefault="006F184B" w:rsidP="006721F3">
      <w:pPr>
        <w:numPr>
          <w:ilvl w:val="3"/>
          <w:numId w:val="68"/>
        </w:numPr>
        <w:tabs>
          <w:tab w:val="clear" w:pos="2880"/>
        </w:tabs>
        <w:ind w:left="720"/>
        <w:jc w:val="both"/>
      </w:pPr>
      <w:r w:rsidRPr="00B66777">
        <w:t>What are non-ruminant animals?</w:t>
      </w:r>
    </w:p>
    <w:p w14:paraId="444D0EDC" w14:textId="77777777" w:rsidR="006F184B" w:rsidRPr="00B66777" w:rsidRDefault="006F184B" w:rsidP="006721F3">
      <w:pPr>
        <w:numPr>
          <w:ilvl w:val="3"/>
          <w:numId w:val="68"/>
        </w:numPr>
        <w:tabs>
          <w:tab w:val="clear" w:pos="2880"/>
        </w:tabs>
        <w:ind w:left="720"/>
        <w:jc w:val="both"/>
      </w:pPr>
      <w:r w:rsidRPr="00B66777">
        <w:t xml:space="preserve">List the digestive enzymes in </w:t>
      </w:r>
      <w:r w:rsidR="00D07E74" w:rsidRPr="00B66777">
        <w:t>A.</w:t>
      </w:r>
      <w:r w:rsidRPr="00B66777">
        <w:t xml:space="preserve"> stomach </w:t>
      </w:r>
      <w:r w:rsidR="00D07E74" w:rsidRPr="00B66777">
        <w:t>B.</w:t>
      </w:r>
      <w:r w:rsidRPr="00B66777">
        <w:t xml:space="preserve"> small intestine </w:t>
      </w:r>
      <w:r w:rsidR="00D07E74" w:rsidRPr="00B66777">
        <w:t>C.</w:t>
      </w:r>
      <w:r w:rsidR="00B615D9" w:rsidRPr="00B66777">
        <w:t xml:space="preserve"> pancreas </w:t>
      </w:r>
      <w:r w:rsidR="00D07E74" w:rsidRPr="00B66777">
        <w:t>D.</w:t>
      </w:r>
      <w:r w:rsidR="00B615D9" w:rsidRPr="00B66777">
        <w:t xml:space="preserve"> liver and their </w:t>
      </w:r>
      <w:r w:rsidRPr="00B66777">
        <w:t>functions.</w:t>
      </w:r>
    </w:p>
    <w:p w14:paraId="5B3FF373" w14:textId="77777777" w:rsidR="006F184B" w:rsidRPr="00B66777" w:rsidRDefault="006F184B" w:rsidP="009615FA">
      <w:pPr>
        <w:jc w:val="both"/>
      </w:pPr>
    </w:p>
    <w:p w14:paraId="3F6B6156" w14:textId="77777777" w:rsidR="006F184B" w:rsidRPr="00B66777" w:rsidRDefault="006F184B" w:rsidP="009615FA">
      <w:pPr>
        <w:jc w:val="both"/>
        <w:rPr>
          <w:bCs/>
        </w:rPr>
      </w:pPr>
      <w:r w:rsidRPr="00B66777">
        <w:rPr>
          <w:bCs/>
        </w:rPr>
        <w:lastRenderedPageBreak/>
        <w:t>DIGESTION IN POULTRY BIRDS</w:t>
      </w:r>
    </w:p>
    <w:p w14:paraId="158202ED" w14:textId="77777777" w:rsidR="006F184B" w:rsidRPr="00B66777" w:rsidRDefault="0056625D" w:rsidP="009615FA">
      <w:pPr>
        <w:jc w:val="center"/>
      </w:pPr>
      <w:r w:rsidRPr="00B66777">
        <w:rPr>
          <w:noProof/>
        </w:rPr>
        <w:drawing>
          <wp:inline distT="0" distB="0" distL="0" distR="0" wp14:anchorId="300B0502" wp14:editId="31CBDDA4">
            <wp:extent cx="2828925" cy="2181225"/>
            <wp:effectExtent l="0" t="0" r="9525" b="9525"/>
            <wp:docPr id="9" name="Picture 19" descr="Description: http://www.nzfsa.govt.nz/consultation/nmd/nmd-am5-appendix3-draft-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escription: http://www.nzfsa.govt.nz/consultation/nmd/nmd-am5-appendix3-draft-1-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28925" cy="2181225"/>
                    </a:xfrm>
                    <a:prstGeom prst="rect">
                      <a:avLst/>
                    </a:prstGeom>
                    <a:noFill/>
                    <a:ln>
                      <a:noFill/>
                    </a:ln>
                  </pic:spPr>
                </pic:pic>
              </a:graphicData>
            </a:graphic>
          </wp:inline>
        </w:drawing>
      </w:r>
    </w:p>
    <w:p w14:paraId="37B6FA0B" w14:textId="77777777" w:rsidR="006F184B" w:rsidRPr="00B66777" w:rsidRDefault="006F184B" w:rsidP="009615FA">
      <w:pPr>
        <w:jc w:val="both"/>
      </w:pPr>
      <w:r w:rsidRPr="00B66777">
        <w:t>The domestic fowl</w:t>
      </w:r>
      <w:r w:rsidR="00B615D9" w:rsidRPr="00B66777">
        <w:t xml:space="preserve"> is a monogastric animal that possesses</w:t>
      </w:r>
      <w:r w:rsidRPr="00B66777">
        <w:t xml:space="preserve"> a simple stomach. The fowl has no teeth but the food is picked up by the beak. The food then passes on to the crop through </w:t>
      </w:r>
      <w:proofErr w:type="spellStart"/>
      <w:r w:rsidRPr="00B66777">
        <w:t>oesophagus</w:t>
      </w:r>
      <w:proofErr w:type="spellEnd"/>
      <w:r w:rsidRPr="00B66777">
        <w:t>. The food is stored temporarily in the crop, there moistened and fermented by some bacteria. The food now passes on to the provent</w:t>
      </w:r>
      <w:r w:rsidR="00B615D9" w:rsidRPr="00B66777">
        <w:t>r</w:t>
      </w:r>
      <w:r w:rsidRPr="00B66777">
        <w:t>iculus</w:t>
      </w:r>
      <w:r w:rsidR="00B615D9" w:rsidRPr="00B66777">
        <w:t xml:space="preserve"> (glandular stomach)</w:t>
      </w:r>
      <w:r w:rsidRPr="00B66777">
        <w:t xml:space="preserve"> where digestive juice </w:t>
      </w:r>
      <w:r w:rsidR="00B615D9" w:rsidRPr="00B66777">
        <w:t xml:space="preserve">such as pepsin and amylase </w:t>
      </w:r>
      <w:r w:rsidRPr="00B66777">
        <w:t>are secreted on the food.</w:t>
      </w:r>
    </w:p>
    <w:p w14:paraId="01A33777" w14:textId="77777777" w:rsidR="00B615D9" w:rsidRPr="00B66777" w:rsidRDefault="00B615D9" w:rsidP="009615FA">
      <w:pPr>
        <w:jc w:val="both"/>
      </w:pPr>
    </w:p>
    <w:p w14:paraId="6D937DEF" w14:textId="77777777" w:rsidR="006F184B" w:rsidRPr="00B66777" w:rsidRDefault="006F184B" w:rsidP="009615FA">
      <w:pPr>
        <w:jc w:val="both"/>
      </w:pPr>
      <w:r w:rsidRPr="00B66777">
        <w:t>From the provent</w:t>
      </w:r>
      <w:r w:rsidR="00B615D9" w:rsidRPr="00B66777">
        <w:t>r</w:t>
      </w:r>
      <w:r w:rsidRPr="00B66777">
        <w:t>iculus, the food moves to the gizzard where grinding of the food takes place. From the gizzard, th</w:t>
      </w:r>
      <w:r w:rsidR="00722F20" w:rsidRPr="00B66777">
        <w:t xml:space="preserve">e food moves to the </w:t>
      </w:r>
      <w:r w:rsidRPr="00B66777">
        <w:t xml:space="preserve">small intestine where further digestion and absorption takes place. The undigested food materials are removed from the </w:t>
      </w:r>
      <w:r w:rsidR="00722F20" w:rsidRPr="00B66777">
        <w:t xml:space="preserve">digestive </w:t>
      </w:r>
      <w:r w:rsidRPr="00B66777">
        <w:t xml:space="preserve">tract as </w:t>
      </w:r>
      <w:proofErr w:type="spellStart"/>
      <w:r w:rsidRPr="00B66777">
        <w:t>faeces</w:t>
      </w:r>
      <w:proofErr w:type="spellEnd"/>
      <w:r w:rsidRPr="00B66777">
        <w:t>.</w:t>
      </w:r>
    </w:p>
    <w:p w14:paraId="4E533262" w14:textId="77777777" w:rsidR="006B1404" w:rsidRPr="00B66777" w:rsidRDefault="006B1404" w:rsidP="009615FA">
      <w:pPr>
        <w:jc w:val="both"/>
        <w:rPr>
          <w:b/>
          <w:bCs/>
        </w:rPr>
      </w:pPr>
    </w:p>
    <w:p w14:paraId="68C0C905" w14:textId="77777777" w:rsidR="006F184B" w:rsidRPr="00B66777" w:rsidRDefault="006F184B" w:rsidP="009615FA">
      <w:pPr>
        <w:jc w:val="both"/>
        <w:rPr>
          <w:b/>
          <w:bCs/>
        </w:rPr>
      </w:pPr>
      <w:r w:rsidRPr="00B66777">
        <w:rPr>
          <w:b/>
          <w:bCs/>
        </w:rPr>
        <w:t>DIFFERENCES BETWEEN MONOGASTRIC AND POLYGASTRIC ANIMALS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1"/>
        <w:gridCol w:w="4647"/>
        <w:gridCol w:w="4338"/>
      </w:tblGrid>
      <w:tr w:rsidR="00722F20" w:rsidRPr="00B66777" w14:paraId="616B8F39" w14:textId="77777777" w:rsidTr="00C7216A">
        <w:tc>
          <w:tcPr>
            <w:tcW w:w="591" w:type="dxa"/>
            <w:shd w:val="clear" w:color="auto" w:fill="auto"/>
          </w:tcPr>
          <w:p w14:paraId="46ECA27A" w14:textId="77777777" w:rsidR="00722F20" w:rsidRPr="00B66777" w:rsidRDefault="00722F20" w:rsidP="009615FA">
            <w:pPr>
              <w:jc w:val="center"/>
              <w:rPr>
                <w:bCs/>
                <w:lang w:eastAsia="zh-CN"/>
              </w:rPr>
            </w:pPr>
            <w:r w:rsidRPr="00B66777">
              <w:rPr>
                <w:bCs/>
                <w:lang w:eastAsia="zh-CN"/>
              </w:rPr>
              <w:t>S/N</w:t>
            </w:r>
          </w:p>
        </w:tc>
        <w:tc>
          <w:tcPr>
            <w:tcW w:w="4647" w:type="dxa"/>
            <w:shd w:val="clear" w:color="auto" w:fill="auto"/>
          </w:tcPr>
          <w:p w14:paraId="7F21FE1B" w14:textId="77777777" w:rsidR="00722F20" w:rsidRPr="00B66777" w:rsidRDefault="00722F20" w:rsidP="009615FA">
            <w:pPr>
              <w:jc w:val="center"/>
              <w:rPr>
                <w:bCs/>
                <w:lang w:eastAsia="zh-CN"/>
              </w:rPr>
            </w:pPr>
            <w:r w:rsidRPr="00B66777">
              <w:rPr>
                <w:bCs/>
                <w:lang w:eastAsia="zh-CN"/>
              </w:rPr>
              <w:t>MONOGASTRIC</w:t>
            </w:r>
          </w:p>
        </w:tc>
        <w:tc>
          <w:tcPr>
            <w:tcW w:w="4338" w:type="dxa"/>
            <w:shd w:val="clear" w:color="auto" w:fill="auto"/>
          </w:tcPr>
          <w:p w14:paraId="561E3F34" w14:textId="77777777" w:rsidR="00722F20" w:rsidRPr="00B66777" w:rsidRDefault="00722F20" w:rsidP="009615FA">
            <w:pPr>
              <w:jc w:val="center"/>
              <w:rPr>
                <w:bCs/>
                <w:lang w:eastAsia="zh-CN"/>
              </w:rPr>
            </w:pPr>
            <w:r w:rsidRPr="00B66777">
              <w:rPr>
                <w:bCs/>
                <w:lang w:eastAsia="zh-CN"/>
              </w:rPr>
              <w:t>POLYGASTRIC</w:t>
            </w:r>
          </w:p>
        </w:tc>
      </w:tr>
      <w:tr w:rsidR="00722F20" w:rsidRPr="00B66777" w14:paraId="60715C22" w14:textId="77777777" w:rsidTr="00C7216A">
        <w:tc>
          <w:tcPr>
            <w:tcW w:w="591" w:type="dxa"/>
            <w:shd w:val="clear" w:color="auto" w:fill="auto"/>
          </w:tcPr>
          <w:p w14:paraId="766255AB" w14:textId="77777777" w:rsidR="00722F20" w:rsidRPr="00B66777" w:rsidRDefault="00722F20" w:rsidP="006721F3">
            <w:pPr>
              <w:pStyle w:val="ListParagraph"/>
              <w:numPr>
                <w:ilvl w:val="0"/>
                <w:numId w:val="72"/>
              </w:numPr>
              <w:jc w:val="center"/>
              <w:rPr>
                <w:b/>
                <w:bCs/>
                <w:lang w:eastAsia="zh-CN"/>
              </w:rPr>
            </w:pPr>
          </w:p>
        </w:tc>
        <w:tc>
          <w:tcPr>
            <w:tcW w:w="4647" w:type="dxa"/>
            <w:shd w:val="clear" w:color="auto" w:fill="auto"/>
          </w:tcPr>
          <w:p w14:paraId="357D8AC4" w14:textId="77777777" w:rsidR="00722F20" w:rsidRPr="00B66777" w:rsidRDefault="0013662E" w:rsidP="009615FA">
            <w:pPr>
              <w:jc w:val="center"/>
              <w:rPr>
                <w:b/>
                <w:bCs/>
                <w:lang w:eastAsia="zh-CN"/>
              </w:rPr>
            </w:pPr>
            <w:r w:rsidRPr="00B66777">
              <w:rPr>
                <w:lang w:eastAsia="zh-CN"/>
              </w:rPr>
              <w:t>It cannot ruminate or chew cud</w:t>
            </w:r>
          </w:p>
        </w:tc>
        <w:tc>
          <w:tcPr>
            <w:tcW w:w="4338" w:type="dxa"/>
            <w:shd w:val="clear" w:color="auto" w:fill="auto"/>
          </w:tcPr>
          <w:p w14:paraId="2C414E9B" w14:textId="77777777" w:rsidR="00722F20" w:rsidRPr="00B66777" w:rsidRDefault="0013662E" w:rsidP="009615FA">
            <w:pPr>
              <w:jc w:val="center"/>
              <w:rPr>
                <w:b/>
                <w:bCs/>
                <w:lang w:eastAsia="zh-CN"/>
              </w:rPr>
            </w:pPr>
            <w:r w:rsidRPr="00B66777">
              <w:rPr>
                <w:lang w:eastAsia="zh-CN"/>
              </w:rPr>
              <w:t>It can ruminate or chew cud</w:t>
            </w:r>
          </w:p>
        </w:tc>
      </w:tr>
      <w:tr w:rsidR="0013662E" w:rsidRPr="00B66777" w14:paraId="0EE9AF77" w14:textId="77777777" w:rsidTr="00C7216A">
        <w:tc>
          <w:tcPr>
            <w:tcW w:w="591" w:type="dxa"/>
            <w:shd w:val="clear" w:color="auto" w:fill="auto"/>
          </w:tcPr>
          <w:p w14:paraId="77E87DA8" w14:textId="77777777" w:rsidR="0013662E" w:rsidRPr="00B66777" w:rsidRDefault="0013662E" w:rsidP="006721F3">
            <w:pPr>
              <w:pStyle w:val="ListParagraph"/>
              <w:numPr>
                <w:ilvl w:val="0"/>
                <w:numId w:val="72"/>
              </w:numPr>
              <w:jc w:val="center"/>
              <w:rPr>
                <w:b/>
                <w:bCs/>
                <w:lang w:eastAsia="zh-CN"/>
              </w:rPr>
            </w:pPr>
          </w:p>
        </w:tc>
        <w:tc>
          <w:tcPr>
            <w:tcW w:w="4647" w:type="dxa"/>
            <w:shd w:val="clear" w:color="auto" w:fill="auto"/>
          </w:tcPr>
          <w:p w14:paraId="2D299928" w14:textId="77777777" w:rsidR="0013662E" w:rsidRPr="00B66777" w:rsidRDefault="006B1404" w:rsidP="009615FA">
            <w:pPr>
              <w:jc w:val="center"/>
              <w:rPr>
                <w:lang w:eastAsia="zh-CN"/>
              </w:rPr>
            </w:pPr>
            <w:r w:rsidRPr="00B66777">
              <w:rPr>
                <w:lang w:eastAsia="zh-CN"/>
              </w:rPr>
              <w:t xml:space="preserve">Feed </w:t>
            </w:r>
            <w:r w:rsidR="0013662E" w:rsidRPr="00B66777">
              <w:rPr>
                <w:lang w:eastAsia="zh-CN"/>
              </w:rPr>
              <w:t>is mainly basal and concentrated food</w:t>
            </w:r>
          </w:p>
        </w:tc>
        <w:tc>
          <w:tcPr>
            <w:tcW w:w="4338" w:type="dxa"/>
            <w:shd w:val="clear" w:color="auto" w:fill="auto"/>
          </w:tcPr>
          <w:p w14:paraId="2FE56893" w14:textId="77777777" w:rsidR="0013662E" w:rsidRPr="00B66777" w:rsidRDefault="006B1404" w:rsidP="006B1404">
            <w:pPr>
              <w:jc w:val="both"/>
              <w:rPr>
                <w:lang w:eastAsia="zh-CN"/>
              </w:rPr>
            </w:pPr>
            <w:r w:rsidRPr="00B66777">
              <w:rPr>
                <w:lang w:eastAsia="zh-CN"/>
              </w:rPr>
              <w:t xml:space="preserve">Feed </w:t>
            </w:r>
            <w:r w:rsidR="0013662E" w:rsidRPr="00B66777">
              <w:rPr>
                <w:lang w:eastAsia="zh-CN"/>
              </w:rPr>
              <w:t xml:space="preserve">is mainly </w:t>
            </w:r>
            <w:proofErr w:type="gramStart"/>
            <w:r w:rsidR="0013662E" w:rsidRPr="00B66777">
              <w:rPr>
                <w:lang w:eastAsia="zh-CN"/>
              </w:rPr>
              <w:t>grasses</w:t>
            </w:r>
            <w:proofErr w:type="gramEnd"/>
            <w:r w:rsidR="0013662E" w:rsidRPr="00B66777">
              <w:rPr>
                <w:lang w:eastAsia="zh-CN"/>
              </w:rPr>
              <w:t xml:space="preserve"> and other cellulose</w:t>
            </w:r>
          </w:p>
        </w:tc>
      </w:tr>
      <w:tr w:rsidR="0013662E" w:rsidRPr="00B66777" w14:paraId="0D153FF2" w14:textId="77777777" w:rsidTr="00C7216A">
        <w:tc>
          <w:tcPr>
            <w:tcW w:w="591" w:type="dxa"/>
            <w:shd w:val="clear" w:color="auto" w:fill="auto"/>
          </w:tcPr>
          <w:p w14:paraId="35FD1676" w14:textId="77777777" w:rsidR="0013662E" w:rsidRPr="00B66777" w:rsidRDefault="0013662E" w:rsidP="006721F3">
            <w:pPr>
              <w:pStyle w:val="ListParagraph"/>
              <w:numPr>
                <w:ilvl w:val="0"/>
                <w:numId w:val="72"/>
              </w:numPr>
              <w:jc w:val="center"/>
              <w:rPr>
                <w:b/>
                <w:bCs/>
                <w:lang w:eastAsia="zh-CN"/>
              </w:rPr>
            </w:pPr>
          </w:p>
        </w:tc>
        <w:tc>
          <w:tcPr>
            <w:tcW w:w="4647" w:type="dxa"/>
            <w:shd w:val="clear" w:color="auto" w:fill="auto"/>
          </w:tcPr>
          <w:p w14:paraId="4953897A" w14:textId="77777777" w:rsidR="0013662E" w:rsidRPr="00B66777" w:rsidRDefault="0013662E" w:rsidP="009615FA">
            <w:pPr>
              <w:jc w:val="center"/>
              <w:rPr>
                <w:lang w:eastAsia="zh-CN"/>
              </w:rPr>
            </w:pPr>
            <w:r w:rsidRPr="00B66777">
              <w:rPr>
                <w:lang w:eastAsia="zh-CN"/>
              </w:rPr>
              <w:t>Possess one stomach compartment</w:t>
            </w:r>
          </w:p>
        </w:tc>
        <w:tc>
          <w:tcPr>
            <w:tcW w:w="4338" w:type="dxa"/>
            <w:shd w:val="clear" w:color="auto" w:fill="auto"/>
          </w:tcPr>
          <w:p w14:paraId="24CDFAA5" w14:textId="77777777" w:rsidR="0013662E" w:rsidRPr="00B66777" w:rsidRDefault="0013662E" w:rsidP="009615FA">
            <w:pPr>
              <w:jc w:val="both"/>
              <w:rPr>
                <w:lang w:eastAsia="zh-CN"/>
              </w:rPr>
            </w:pPr>
            <w:r w:rsidRPr="00B66777">
              <w:rPr>
                <w:lang w:eastAsia="zh-CN"/>
              </w:rPr>
              <w:t xml:space="preserve">Possess four stomach </w:t>
            </w:r>
            <w:proofErr w:type="gramStart"/>
            <w:r w:rsidRPr="00B66777">
              <w:rPr>
                <w:lang w:eastAsia="zh-CN"/>
              </w:rPr>
              <w:t>compartment</w:t>
            </w:r>
            <w:proofErr w:type="gramEnd"/>
          </w:p>
        </w:tc>
      </w:tr>
      <w:tr w:rsidR="0013662E" w:rsidRPr="00B66777" w14:paraId="34771CA4" w14:textId="77777777" w:rsidTr="00C7216A">
        <w:tc>
          <w:tcPr>
            <w:tcW w:w="591" w:type="dxa"/>
            <w:shd w:val="clear" w:color="auto" w:fill="auto"/>
          </w:tcPr>
          <w:p w14:paraId="0342DCA4" w14:textId="77777777" w:rsidR="0013662E" w:rsidRPr="00B66777" w:rsidRDefault="0013662E" w:rsidP="006721F3">
            <w:pPr>
              <w:pStyle w:val="ListParagraph"/>
              <w:numPr>
                <w:ilvl w:val="0"/>
                <w:numId w:val="72"/>
              </w:numPr>
              <w:jc w:val="center"/>
              <w:rPr>
                <w:b/>
                <w:bCs/>
                <w:lang w:eastAsia="zh-CN"/>
              </w:rPr>
            </w:pPr>
          </w:p>
        </w:tc>
        <w:tc>
          <w:tcPr>
            <w:tcW w:w="4647" w:type="dxa"/>
            <w:shd w:val="clear" w:color="auto" w:fill="auto"/>
          </w:tcPr>
          <w:p w14:paraId="37173C1F" w14:textId="77777777" w:rsidR="0013662E" w:rsidRPr="00B66777" w:rsidRDefault="0013662E" w:rsidP="009615FA">
            <w:pPr>
              <w:jc w:val="center"/>
              <w:rPr>
                <w:lang w:eastAsia="zh-CN"/>
              </w:rPr>
            </w:pPr>
            <w:r w:rsidRPr="00B66777">
              <w:rPr>
                <w:lang w:eastAsia="zh-CN"/>
              </w:rPr>
              <w:t>It cannot digest cellulose and fiber properly</w:t>
            </w:r>
          </w:p>
        </w:tc>
        <w:tc>
          <w:tcPr>
            <w:tcW w:w="4338" w:type="dxa"/>
            <w:shd w:val="clear" w:color="auto" w:fill="auto"/>
          </w:tcPr>
          <w:p w14:paraId="116A421D" w14:textId="77777777" w:rsidR="0013662E" w:rsidRPr="00B66777" w:rsidRDefault="0013662E" w:rsidP="009615FA">
            <w:pPr>
              <w:jc w:val="both"/>
              <w:rPr>
                <w:lang w:eastAsia="zh-CN"/>
              </w:rPr>
            </w:pPr>
            <w:r w:rsidRPr="00B66777">
              <w:rPr>
                <w:lang w:eastAsia="zh-CN"/>
              </w:rPr>
              <w:t>It can digest cellulose and fiber very well</w:t>
            </w:r>
          </w:p>
        </w:tc>
      </w:tr>
      <w:tr w:rsidR="0013662E" w:rsidRPr="00B66777" w14:paraId="34897D96" w14:textId="77777777" w:rsidTr="00C7216A">
        <w:tc>
          <w:tcPr>
            <w:tcW w:w="591" w:type="dxa"/>
            <w:shd w:val="clear" w:color="auto" w:fill="auto"/>
          </w:tcPr>
          <w:p w14:paraId="58928BB4" w14:textId="77777777" w:rsidR="0013662E" w:rsidRPr="00B66777" w:rsidRDefault="0013662E" w:rsidP="006721F3">
            <w:pPr>
              <w:pStyle w:val="ListParagraph"/>
              <w:numPr>
                <w:ilvl w:val="0"/>
                <w:numId w:val="72"/>
              </w:numPr>
              <w:jc w:val="center"/>
              <w:rPr>
                <w:b/>
                <w:bCs/>
                <w:lang w:eastAsia="zh-CN"/>
              </w:rPr>
            </w:pPr>
          </w:p>
        </w:tc>
        <w:tc>
          <w:tcPr>
            <w:tcW w:w="4647" w:type="dxa"/>
            <w:shd w:val="clear" w:color="auto" w:fill="auto"/>
          </w:tcPr>
          <w:p w14:paraId="09066737" w14:textId="77777777" w:rsidR="0013662E" w:rsidRPr="00B66777" w:rsidRDefault="0013662E" w:rsidP="009615FA">
            <w:pPr>
              <w:jc w:val="center"/>
              <w:rPr>
                <w:lang w:eastAsia="zh-CN"/>
              </w:rPr>
            </w:pPr>
            <w:r w:rsidRPr="00B66777">
              <w:rPr>
                <w:lang w:eastAsia="zh-CN"/>
              </w:rPr>
              <w:t>Digestion is not aided by bacteria</w:t>
            </w:r>
          </w:p>
        </w:tc>
        <w:tc>
          <w:tcPr>
            <w:tcW w:w="4338" w:type="dxa"/>
            <w:shd w:val="clear" w:color="auto" w:fill="auto"/>
          </w:tcPr>
          <w:p w14:paraId="55B24EE5" w14:textId="77777777" w:rsidR="0013662E" w:rsidRPr="00B66777" w:rsidRDefault="0013662E" w:rsidP="009615FA">
            <w:pPr>
              <w:jc w:val="both"/>
              <w:rPr>
                <w:lang w:eastAsia="zh-CN"/>
              </w:rPr>
            </w:pPr>
            <w:r w:rsidRPr="00B66777">
              <w:rPr>
                <w:lang w:eastAsia="zh-CN"/>
              </w:rPr>
              <w:t>Digestion is aided by bacteria</w:t>
            </w:r>
          </w:p>
        </w:tc>
      </w:tr>
      <w:tr w:rsidR="0013662E" w:rsidRPr="00B66777" w14:paraId="0B9A2B42" w14:textId="77777777" w:rsidTr="00C7216A">
        <w:tc>
          <w:tcPr>
            <w:tcW w:w="591" w:type="dxa"/>
            <w:shd w:val="clear" w:color="auto" w:fill="auto"/>
          </w:tcPr>
          <w:p w14:paraId="19A3A788" w14:textId="77777777" w:rsidR="0013662E" w:rsidRPr="00B66777" w:rsidRDefault="0013662E" w:rsidP="006721F3">
            <w:pPr>
              <w:pStyle w:val="ListParagraph"/>
              <w:numPr>
                <w:ilvl w:val="0"/>
                <w:numId w:val="72"/>
              </w:numPr>
              <w:jc w:val="center"/>
              <w:rPr>
                <w:b/>
                <w:bCs/>
                <w:lang w:eastAsia="zh-CN"/>
              </w:rPr>
            </w:pPr>
          </w:p>
        </w:tc>
        <w:tc>
          <w:tcPr>
            <w:tcW w:w="4647" w:type="dxa"/>
            <w:shd w:val="clear" w:color="auto" w:fill="auto"/>
          </w:tcPr>
          <w:p w14:paraId="365EBD2F" w14:textId="77777777" w:rsidR="0013662E" w:rsidRPr="00B66777" w:rsidRDefault="0013662E" w:rsidP="009615FA">
            <w:pPr>
              <w:jc w:val="center"/>
              <w:rPr>
                <w:lang w:eastAsia="zh-CN"/>
              </w:rPr>
            </w:pPr>
            <w:r w:rsidRPr="00B66777">
              <w:rPr>
                <w:lang w:eastAsia="zh-CN"/>
              </w:rPr>
              <w:t>It cannot synthesis their own protein</w:t>
            </w:r>
          </w:p>
        </w:tc>
        <w:tc>
          <w:tcPr>
            <w:tcW w:w="4338" w:type="dxa"/>
            <w:shd w:val="clear" w:color="auto" w:fill="auto"/>
          </w:tcPr>
          <w:p w14:paraId="6B8C976D" w14:textId="77777777" w:rsidR="0013662E" w:rsidRPr="00B66777" w:rsidRDefault="0013662E" w:rsidP="009615FA">
            <w:pPr>
              <w:jc w:val="both"/>
              <w:rPr>
                <w:lang w:eastAsia="zh-CN"/>
              </w:rPr>
            </w:pPr>
            <w:r w:rsidRPr="00B66777">
              <w:rPr>
                <w:lang w:eastAsia="zh-CN"/>
              </w:rPr>
              <w:t>It can synthesis their own protein</w:t>
            </w:r>
          </w:p>
        </w:tc>
      </w:tr>
    </w:tbl>
    <w:p w14:paraId="347A43CA" w14:textId="77777777" w:rsidR="00722F20" w:rsidRPr="00B66777" w:rsidRDefault="00722F20" w:rsidP="009615FA">
      <w:pPr>
        <w:jc w:val="both"/>
        <w:rPr>
          <w:b/>
          <w:bCs/>
        </w:rPr>
      </w:pPr>
    </w:p>
    <w:p w14:paraId="51877ACB" w14:textId="77777777" w:rsidR="006F184B" w:rsidRPr="00B66777" w:rsidRDefault="006F184B" w:rsidP="009615FA">
      <w:pPr>
        <w:jc w:val="both"/>
        <w:rPr>
          <w:b/>
        </w:rPr>
      </w:pPr>
      <w:r w:rsidRPr="00B66777">
        <w:rPr>
          <w:b/>
        </w:rPr>
        <w:t>EVALUATION</w:t>
      </w:r>
    </w:p>
    <w:p w14:paraId="557E927D" w14:textId="77777777" w:rsidR="006F184B" w:rsidRPr="00B66777" w:rsidRDefault="006F184B" w:rsidP="006721F3">
      <w:pPr>
        <w:numPr>
          <w:ilvl w:val="1"/>
          <w:numId w:val="67"/>
        </w:numPr>
        <w:tabs>
          <w:tab w:val="clear" w:pos="1224"/>
        </w:tabs>
        <w:ind w:left="540"/>
        <w:jc w:val="both"/>
      </w:pPr>
      <w:r w:rsidRPr="00B66777">
        <w:t>Describe briefly digestion in domestic fowl.</w:t>
      </w:r>
    </w:p>
    <w:p w14:paraId="73C6AFF5" w14:textId="77777777" w:rsidR="006F184B" w:rsidRPr="00B66777" w:rsidRDefault="006F184B" w:rsidP="006721F3">
      <w:pPr>
        <w:numPr>
          <w:ilvl w:val="1"/>
          <w:numId w:val="67"/>
        </w:numPr>
        <w:tabs>
          <w:tab w:val="clear" w:pos="1224"/>
        </w:tabs>
        <w:ind w:left="540"/>
        <w:jc w:val="both"/>
      </w:pPr>
      <w:r w:rsidRPr="00B66777">
        <w:t>Differentiate between ruminant and non-ruminant animals.</w:t>
      </w:r>
    </w:p>
    <w:p w14:paraId="28592F15" w14:textId="77777777" w:rsidR="00350370" w:rsidRPr="00B66777" w:rsidRDefault="00350370" w:rsidP="009615FA">
      <w:pPr>
        <w:jc w:val="both"/>
        <w:rPr>
          <w:b/>
        </w:rPr>
      </w:pPr>
    </w:p>
    <w:p w14:paraId="57489B85" w14:textId="77777777" w:rsidR="00611678" w:rsidRPr="00B66777" w:rsidRDefault="00611678" w:rsidP="009615FA">
      <w:pPr>
        <w:jc w:val="both"/>
        <w:rPr>
          <w:b/>
        </w:rPr>
      </w:pPr>
    </w:p>
    <w:p w14:paraId="17832BD7" w14:textId="77777777" w:rsidR="00D5582D" w:rsidRPr="00B66777" w:rsidRDefault="00D5582D" w:rsidP="009615FA">
      <w:pPr>
        <w:jc w:val="both"/>
        <w:rPr>
          <w:b/>
        </w:rPr>
      </w:pPr>
      <w:r w:rsidRPr="00B66777">
        <w:rPr>
          <w:b/>
        </w:rPr>
        <w:t>CIRCULATORY SYSTEM</w:t>
      </w:r>
    </w:p>
    <w:p w14:paraId="1E358783" w14:textId="77777777" w:rsidR="00D5582D" w:rsidRPr="00B66777" w:rsidRDefault="00E740D4" w:rsidP="009615FA">
      <w:pPr>
        <w:jc w:val="both"/>
      </w:pPr>
      <w:r w:rsidRPr="00B66777">
        <w:t>C</w:t>
      </w:r>
      <w:r w:rsidR="00D5582D" w:rsidRPr="00B66777">
        <w:t xml:space="preserve">irculatory system consists of all the tissues and organs that are involved in the transportation </w:t>
      </w:r>
      <w:r w:rsidR="00F74F6C" w:rsidRPr="00B66777">
        <w:t>of materials through the</w:t>
      </w:r>
      <w:r w:rsidR="00D5582D" w:rsidRPr="00B66777">
        <w:t xml:space="preserve"> blood round the body</w:t>
      </w:r>
      <w:r w:rsidR="00F74F6C" w:rsidRPr="00B66777">
        <w:t xml:space="preserve"> </w:t>
      </w:r>
      <w:proofErr w:type="spellStart"/>
      <w:r w:rsidR="00F74F6C" w:rsidRPr="00B66777">
        <w:t>o</w:t>
      </w:r>
      <w:r w:rsidR="001461D6" w:rsidRPr="00B66777">
        <w:t>ff</w:t>
      </w:r>
      <w:r w:rsidR="00F74F6C" w:rsidRPr="00B66777">
        <w:t>arm</w:t>
      </w:r>
      <w:proofErr w:type="spellEnd"/>
      <w:r w:rsidR="00F74F6C" w:rsidRPr="00B66777">
        <w:t xml:space="preserve"> animals</w:t>
      </w:r>
      <w:r w:rsidR="00D5582D" w:rsidRPr="00B66777">
        <w:t xml:space="preserve">. </w:t>
      </w:r>
      <w:r w:rsidR="001461D6" w:rsidRPr="00B66777">
        <w:t>Fa</w:t>
      </w:r>
      <w:r w:rsidR="00F74F6C" w:rsidRPr="00B66777">
        <w:t>rm animals po</w:t>
      </w:r>
      <w:r w:rsidR="001461D6" w:rsidRPr="00B66777">
        <w:t>ssess</w:t>
      </w:r>
      <w:r w:rsidR="00F74F6C" w:rsidRPr="00B66777">
        <w:t xml:space="preserve"> clo</w:t>
      </w:r>
      <w:r w:rsidR="001461D6" w:rsidRPr="00B66777">
        <w:t>sed circula</w:t>
      </w:r>
      <w:r w:rsidR="00F74F6C" w:rsidRPr="00B66777">
        <w:t xml:space="preserve">tory </w:t>
      </w:r>
      <w:r w:rsidR="001461D6" w:rsidRPr="00B66777">
        <w:t>s</w:t>
      </w:r>
      <w:r w:rsidR="00F74F6C" w:rsidRPr="00B66777">
        <w:t>y</w:t>
      </w:r>
      <w:r w:rsidR="001461D6" w:rsidRPr="00B66777">
        <w:t>s</w:t>
      </w:r>
      <w:r w:rsidR="00F74F6C" w:rsidRPr="00B66777">
        <w:t>tem. Thi</w:t>
      </w:r>
      <w:r w:rsidR="001461D6" w:rsidRPr="00B66777">
        <w:t>s</w:t>
      </w:r>
      <w:r w:rsidR="00F74F6C" w:rsidRPr="00B66777">
        <w:t xml:space="preserve"> mean</w:t>
      </w:r>
      <w:r w:rsidR="001461D6" w:rsidRPr="00B66777">
        <w:t>s</w:t>
      </w:r>
      <w:r w:rsidR="00F74F6C" w:rsidRPr="00B66777">
        <w:t xml:space="preserve"> that oxygenated </w:t>
      </w:r>
      <w:r w:rsidR="001461D6" w:rsidRPr="00B66777">
        <w:t>and de</w:t>
      </w:r>
      <w:r w:rsidR="00F74F6C" w:rsidRPr="00B66777">
        <w:t>o</w:t>
      </w:r>
      <w:r w:rsidR="001461D6" w:rsidRPr="00B66777">
        <w:t>x</w:t>
      </w:r>
      <w:r w:rsidR="00F74F6C" w:rsidRPr="00B66777">
        <w:t xml:space="preserve">ygenated </w:t>
      </w:r>
      <w:r w:rsidR="001461D6" w:rsidRPr="00B66777">
        <w:t>blood does</w:t>
      </w:r>
      <w:r w:rsidR="00F74F6C" w:rsidRPr="00B66777">
        <w:t xml:space="preserve"> not mix. They al</w:t>
      </w:r>
      <w:r w:rsidR="001461D6" w:rsidRPr="00B66777">
        <w:t>s</w:t>
      </w:r>
      <w:r w:rsidR="00F74F6C" w:rsidRPr="00B66777">
        <w:t>o display a pattern o</w:t>
      </w:r>
      <w:r w:rsidR="001461D6" w:rsidRPr="00B66777">
        <w:t>f</w:t>
      </w:r>
      <w:r w:rsidR="00F74F6C" w:rsidRPr="00B66777">
        <w:t xml:space="preserve"> double circ</w:t>
      </w:r>
      <w:r w:rsidR="009F44D8" w:rsidRPr="00B66777">
        <w:t>ulation(</w:t>
      </w:r>
      <w:r w:rsidR="00F74F6C" w:rsidRPr="00B66777">
        <w:t>thi</w:t>
      </w:r>
      <w:r w:rsidR="001461D6" w:rsidRPr="00B66777">
        <w:t>s</w:t>
      </w:r>
      <w:r w:rsidR="00F74F6C" w:rsidRPr="00B66777">
        <w:t xml:space="preserve"> mean that </w:t>
      </w:r>
      <w:r w:rsidR="001461D6" w:rsidRPr="00B66777">
        <w:t>f</w:t>
      </w:r>
      <w:r w:rsidR="00F74F6C" w:rsidRPr="00B66777">
        <w:t>or one complete circulation to occur, the blood mu</w:t>
      </w:r>
      <w:r w:rsidR="001461D6" w:rsidRPr="00B66777">
        <w:t>s</w:t>
      </w:r>
      <w:r w:rsidR="00F74F6C" w:rsidRPr="00B66777">
        <w:t>t pas</w:t>
      </w:r>
      <w:r w:rsidR="001461D6" w:rsidRPr="00B66777">
        <w:t>s</w:t>
      </w:r>
      <w:r w:rsidR="00F74F6C" w:rsidRPr="00B66777">
        <w:t xml:space="preserve"> through the heart twice; fir</w:t>
      </w:r>
      <w:r w:rsidR="001461D6" w:rsidRPr="00B66777">
        <w:t>s</w:t>
      </w:r>
      <w:r w:rsidR="00F74F6C" w:rsidRPr="00B66777">
        <w:t xml:space="preserve">t to </w:t>
      </w:r>
      <w:r w:rsidR="001461D6" w:rsidRPr="00B66777">
        <w:t xml:space="preserve">the </w:t>
      </w:r>
      <w:r w:rsidR="00F74F6C" w:rsidRPr="00B66777">
        <w:t>lung</w:t>
      </w:r>
      <w:r w:rsidR="001461D6" w:rsidRPr="00B66777">
        <w:t>s</w:t>
      </w:r>
      <w:r w:rsidR="00F74F6C" w:rsidRPr="00B66777">
        <w:t xml:space="preserve"> for oxygenation </w:t>
      </w:r>
      <w:r w:rsidR="001461D6" w:rsidRPr="00B66777">
        <w:t xml:space="preserve">and then on return </w:t>
      </w:r>
      <w:r w:rsidR="00F74F6C" w:rsidRPr="00B66777">
        <w:t>to the other part</w:t>
      </w:r>
      <w:r w:rsidR="001461D6" w:rsidRPr="00B66777">
        <w:t>s</w:t>
      </w:r>
      <w:r w:rsidR="00F74F6C" w:rsidRPr="00B66777">
        <w:t xml:space="preserve"> o</w:t>
      </w:r>
      <w:r w:rsidR="001461D6" w:rsidRPr="00B66777">
        <w:t>f</w:t>
      </w:r>
      <w:r w:rsidR="00F74F6C" w:rsidRPr="00B66777">
        <w:t xml:space="preserve"> the body</w:t>
      </w:r>
      <w:r w:rsidR="009F44D8" w:rsidRPr="00B66777">
        <w:t xml:space="preserve">) or single circulation as in the case of </w:t>
      </w:r>
      <w:proofErr w:type="spellStart"/>
      <w:r w:rsidR="009F44D8" w:rsidRPr="00B66777">
        <w:t>fish.</w:t>
      </w:r>
      <w:r w:rsidR="00D5582D" w:rsidRPr="00B66777">
        <w:t>Circulatory</w:t>
      </w:r>
      <w:proofErr w:type="spellEnd"/>
      <w:r w:rsidR="00D5582D" w:rsidRPr="00B66777">
        <w:t xml:space="preserve"> system has three (3) main divisions. These are:</w:t>
      </w:r>
    </w:p>
    <w:p w14:paraId="069C6D1B" w14:textId="77777777" w:rsidR="00D5582D" w:rsidRPr="00B66777" w:rsidRDefault="00D5582D" w:rsidP="006721F3">
      <w:pPr>
        <w:numPr>
          <w:ilvl w:val="0"/>
          <w:numId w:val="12"/>
        </w:numPr>
        <w:jc w:val="both"/>
      </w:pPr>
      <w:r w:rsidRPr="00B66777">
        <w:t>The Blood</w:t>
      </w:r>
    </w:p>
    <w:p w14:paraId="3A126758" w14:textId="77777777" w:rsidR="00D5582D" w:rsidRPr="00B66777" w:rsidRDefault="00D5582D" w:rsidP="006721F3">
      <w:pPr>
        <w:numPr>
          <w:ilvl w:val="0"/>
          <w:numId w:val="12"/>
        </w:numPr>
        <w:jc w:val="both"/>
      </w:pPr>
      <w:r w:rsidRPr="00B66777">
        <w:t xml:space="preserve">The Blood vessels, and </w:t>
      </w:r>
    </w:p>
    <w:p w14:paraId="6F138032" w14:textId="77777777" w:rsidR="00D5582D" w:rsidRPr="00B66777" w:rsidRDefault="00D5582D" w:rsidP="006721F3">
      <w:pPr>
        <w:numPr>
          <w:ilvl w:val="0"/>
          <w:numId w:val="12"/>
        </w:numPr>
        <w:jc w:val="both"/>
      </w:pPr>
      <w:r w:rsidRPr="00B66777">
        <w:t>The Heart</w:t>
      </w:r>
    </w:p>
    <w:p w14:paraId="5A29E736" w14:textId="77777777" w:rsidR="00BC352E" w:rsidRPr="00B66777" w:rsidRDefault="00BC352E" w:rsidP="009615FA">
      <w:pPr>
        <w:jc w:val="both"/>
      </w:pPr>
    </w:p>
    <w:p w14:paraId="1497F5EF" w14:textId="77777777" w:rsidR="00D5582D" w:rsidRPr="00B66777" w:rsidRDefault="00D5582D" w:rsidP="009615FA">
      <w:pPr>
        <w:jc w:val="both"/>
      </w:pPr>
      <w:r w:rsidRPr="00B66777">
        <w:t xml:space="preserve">THE BLOOD: Mammalian blood is made up of </w:t>
      </w:r>
      <w:r w:rsidR="006B1404" w:rsidRPr="00B66777">
        <w:t xml:space="preserve">plasma </w:t>
      </w:r>
      <w:proofErr w:type="spellStart"/>
      <w:r w:rsidR="006B1404" w:rsidRPr="00B66777">
        <w:t>andblood</w:t>
      </w:r>
      <w:proofErr w:type="spellEnd"/>
      <w:r w:rsidR="006B1404" w:rsidRPr="00B66777">
        <w:t xml:space="preserve"> </w:t>
      </w:r>
      <w:r w:rsidRPr="00B66777">
        <w:t>Cells, which are;</w:t>
      </w:r>
    </w:p>
    <w:p w14:paraId="24C29A35" w14:textId="77777777" w:rsidR="00D5582D" w:rsidRPr="00B66777" w:rsidRDefault="00D5582D" w:rsidP="006721F3">
      <w:pPr>
        <w:numPr>
          <w:ilvl w:val="0"/>
          <w:numId w:val="10"/>
        </w:numPr>
        <w:ind w:left="709" w:hanging="349"/>
        <w:jc w:val="both"/>
      </w:pPr>
      <w:r w:rsidRPr="00B66777">
        <w:t xml:space="preserve">Plasma-liquid part of the blood. It </w:t>
      </w:r>
      <w:r w:rsidR="003F7ED6" w:rsidRPr="00B66777">
        <w:t>contai</w:t>
      </w:r>
      <w:r w:rsidR="00D76E19" w:rsidRPr="00B66777">
        <w:t>ns water, blood proteins (</w:t>
      </w:r>
      <w:proofErr w:type="spellStart"/>
      <w:r w:rsidR="00D76E19" w:rsidRPr="00B66777">
        <w:t>e.g</w:t>
      </w:r>
      <w:proofErr w:type="spellEnd"/>
      <w:r w:rsidR="00D76E19" w:rsidRPr="00B66777">
        <w:t xml:space="preserve"> fibrinogen</w:t>
      </w:r>
      <w:proofErr w:type="gramStart"/>
      <w:r w:rsidRPr="00B66777">
        <w:t>),dissolved</w:t>
      </w:r>
      <w:proofErr w:type="gramEnd"/>
      <w:r w:rsidRPr="00B66777">
        <w:t xml:space="preserve"> mineral salt, waste product, digested food</w:t>
      </w:r>
      <w:r w:rsidR="003F7ED6" w:rsidRPr="00B66777">
        <w:t>.</w:t>
      </w:r>
    </w:p>
    <w:p w14:paraId="58A2A890" w14:textId="77777777" w:rsidR="00D5582D" w:rsidRPr="00B66777" w:rsidRDefault="00D5582D" w:rsidP="006721F3">
      <w:pPr>
        <w:numPr>
          <w:ilvl w:val="0"/>
          <w:numId w:val="10"/>
        </w:numPr>
        <w:ind w:left="709" w:hanging="349"/>
        <w:jc w:val="both"/>
      </w:pPr>
      <w:r w:rsidRPr="00B66777">
        <w:t>The Blood Cells</w:t>
      </w:r>
      <w:r w:rsidR="006B1404" w:rsidRPr="00B66777">
        <w:t>(corpuscles)</w:t>
      </w:r>
    </w:p>
    <w:p w14:paraId="732976D3" w14:textId="77777777" w:rsidR="00D5582D" w:rsidRPr="00B66777" w:rsidRDefault="00D5582D" w:rsidP="006721F3">
      <w:pPr>
        <w:numPr>
          <w:ilvl w:val="0"/>
          <w:numId w:val="13"/>
        </w:numPr>
        <w:ind w:left="1080"/>
        <w:jc w:val="both"/>
      </w:pPr>
      <w:r w:rsidRPr="00B66777">
        <w:t>Red blood cells (Erythrocytes)</w:t>
      </w:r>
      <w:r w:rsidR="003F7ED6" w:rsidRPr="00B66777">
        <w:t xml:space="preserve">: </w:t>
      </w:r>
      <w:r w:rsidRPr="00B66777">
        <w:t xml:space="preserve">biconcave, </w:t>
      </w:r>
      <w:proofErr w:type="gramStart"/>
      <w:r w:rsidRPr="00B66777">
        <w:t>circular  in</w:t>
      </w:r>
      <w:proofErr w:type="gramEnd"/>
      <w:r w:rsidRPr="00B66777">
        <w:t xml:space="preserve"> shape and no nucleus when matured, contain iron pigment called </w:t>
      </w:r>
      <w:proofErr w:type="spellStart"/>
      <w:r w:rsidRPr="00B66777">
        <w:t>haemoglobin</w:t>
      </w:r>
      <w:proofErr w:type="spellEnd"/>
      <w:r w:rsidR="003F7ED6" w:rsidRPr="00B66777">
        <w:t xml:space="preserve"> that helps to transport oxygen</w:t>
      </w:r>
      <w:r w:rsidRPr="00B66777">
        <w:t>, produced in bone marrow,</w:t>
      </w:r>
    </w:p>
    <w:p w14:paraId="18C066AE" w14:textId="77777777" w:rsidR="00D5582D" w:rsidRPr="00B66777" w:rsidRDefault="00D5582D" w:rsidP="006721F3">
      <w:pPr>
        <w:numPr>
          <w:ilvl w:val="0"/>
          <w:numId w:val="13"/>
        </w:numPr>
        <w:ind w:left="1080"/>
        <w:jc w:val="both"/>
      </w:pPr>
      <w:r w:rsidRPr="00B66777">
        <w:t>White blood cells</w:t>
      </w:r>
      <w:r w:rsidR="003F7ED6" w:rsidRPr="00B66777">
        <w:t xml:space="preserve"> (Leucocytes):</w:t>
      </w:r>
      <w:r w:rsidRPr="00B66777">
        <w:t xml:space="preserve"> irregular in shape, few than red blood cells, have nucleus, produced in lymphatic tissues. They defend the body against foreign bodies.</w:t>
      </w:r>
    </w:p>
    <w:p w14:paraId="282FD596" w14:textId="77777777" w:rsidR="00D5582D" w:rsidRPr="00B66777" w:rsidRDefault="00D5582D" w:rsidP="006721F3">
      <w:pPr>
        <w:numPr>
          <w:ilvl w:val="0"/>
          <w:numId w:val="13"/>
        </w:numPr>
        <w:ind w:left="1080"/>
        <w:jc w:val="both"/>
      </w:pPr>
      <w:r w:rsidRPr="00B66777">
        <w:t>Blood platelets (Thrombocytes)</w:t>
      </w:r>
      <w:r w:rsidR="003F7ED6" w:rsidRPr="00B66777">
        <w:t xml:space="preserve">: </w:t>
      </w:r>
      <w:r w:rsidRPr="00B66777">
        <w:t>irregular or star-shaped, tiny, non-nucleated, produced for blood clotting</w:t>
      </w:r>
      <w:r w:rsidR="001461D6" w:rsidRPr="00B66777">
        <w:t>.</w:t>
      </w:r>
    </w:p>
    <w:p w14:paraId="4E21B40F" w14:textId="77777777" w:rsidR="00D76E19" w:rsidRPr="00B66777" w:rsidRDefault="00D76E19" w:rsidP="009615FA">
      <w:pPr>
        <w:jc w:val="both"/>
      </w:pPr>
    </w:p>
    <w:p w14:paraId="7E0571BF" w14:textId="77777777" w:rsidR="00206917" w:rsidRPr="00B66777" w:rsidRDefault="00206917" w:rsidP="009615FA">
      <w:pPr>
        <w:jc w:val="both"/>
      </w:pPr>
      <w:r w:rsidRPr="00B66777">
        <w:t>FUNCTIONS OF THE BLOOD</w:t>
      </w:r>
    </w:p>
    <w:p w14:paraId="31E9A579" w14:textId="77777777" w:rsidR="00206917" w:rsidRPr="00B66777" w:rsidRDefault="00206917" w:rsidP="006721F3">
      <w:pPr>
        <w:numPr>
          <w:ilvl w:val="0"/>
          <w:numId w:val="9"/>
        </w:numPr>
        <w:jc w:val="both"/>
      </w:pPr>
      <w:r w:rsidRPr="00B66777">
        <w:t>Maintain body temperature through uniform distribution.</w:t>
      </w:r>
    </w:p>
    <w:p w14:paraId="6B7DDAD0" w14:textId="77777777" w:rsidR="00206917" w:rsidRPr="00B66777" w:rsidRDefault="00206917" w:rsidP="006721F3">
      <w:pPr>
        <w:numPr>
          <w:ilvl w:val="0"/>
          <w:numId w:val="9"/>
        </w:numPr>
        <w:jc w:val="both"/>
      </w:pPr>
      <w:r w:rsidRPr="00B66777">
        <w:t>Carries oxygen through the red blood cells.</w:t>
      </w:r>
    </w:p>
    <w:p w14:paraId="56403ED2" w14:textId="77777777" w:rsidR="00206917" w:rsidRPr="00B66777" w:rsidRDefault="00206917" w:rsidP="006721F3">
      <w:pPr>
        <w:numPr>
          <w:ilvl w:val="0"/>
          <w:numId w:val="9"/>
        </w:numPr>
        <w:jc w:val="both"/>
      </w:pPr>
      <w:r w:rsidRPr="00B66777">
        <w:t>Transports hormones from ductless gland</w:t>
      </w:r>
    </w:p>
    <w:p w14:paraId="79B6CF6F" w14:textId="77777777" w:rsidR="00206917" w:rsidRPr="00B66777" w:rsidRDefault="00206917" w:rsidP="006721F3">
      <w:pPr>
        <w:numPr>
          <w:ilvl w:val="0"/>
          <w:numId w:val="9"/>
        </w:numPr>
        <w:jc w:val="both"/>
      </w:pPr>
      <w:r w:rsidRPr="00B66777">
        <w:t>Transport metabolic waste to where they are removed.</w:t>
      </w:r>
    </w:p>
    <w:p w14:paraId="7540CAA9" w14:textId="77777777" w:rsidR="00206917" w:rsidRPr="00B66777" w:rsidRDefault="00206917" w:rsidP="006721F3">
      <w:pPr>
        <w:numPr>
          <w:ilvl w:val="0"/>
          <w:numId w:val="9"/>
        </w:numPr>
        <w:jc w:val="both"/>
      </w:pPr>
      <w:r w:rsidRPr="00B66777">
        <w:t>Defend body against germs via leucocytes</w:t>
      </w:r>
    </w:p>
    <w:p w14:paraId="51ABA09E" w14:textId="77777777" w:rsidR="00206917" w:rsidRPr="00B66777" w:rsidRDefault="00206917" w:rsidP="006721F3">
      <w:pPr>
        <w:numPr>
          <w:ilvl w:val="0"/>
          <w:numId w:val="9"/>
        </w:numPr>
        <w:jc w:val="both"/>
      </w:pPr>
      <w:r w:rsidRPr="00B66777">
        <w:t>Platelets help in blood clotting</w:t>
      </w:r>
    </w:p>
    <w:p w14:paraId="403DA48A" w14:textId="77777777" w:rsidR="00206917" w:rsidRPr="00B66777" w:rsidRDefault="00206917" w:rsidP="006721F3">
      <w:pPr>
        <w:numPr>
          <w:ilvl w:val="0"/>
          <w:numId w:val="9"/>
        </w:numPr>
        <w:jc w:val="both"/>
      </w:pPr>
      <w:r w:rsidRPr="00B66777">
        <w:t>Transports digested food to cell.</w:t>
      </w:r>
    </w:p>
    <w:p w14:paraId="17DE257E" w14:textId="77777777" w:rsidR="00206917" w:rsidRPr="00B66777" w:rsidRDefault="00206917" w:rsidP="006721F3">
      <w:pPr>
        <w:numPr>
          <w:ilvl w:val="0"/>
          <w:numId w:val="9"/>
        </w:numPr>
        <w:jc w:val="both"/>
      </w:pPr>
      <w:r w:rsidRPr="00B66777">
        <w:t>Maintain water level and turgidity of the body</w:t>
      </w:r>
    </w:p>
    <w:p w14:paraId="405100B4" w14:textId="77777777" w:rsidR="001461D6" w:rsidRPr="00B66777" w:rsidRDefault="001461D6" w:rsidP="009615FA">
      <w:pPr>
        <w:jc w:val="both"/>
      </w:pPr>
    </w:p>
    <w:p w14:paraId="7E94E07D" w14:textId="77777777" w:rsidR="00D909C8" w:rsidRPr="00B66777" w:rsidRDefault="001461D6" w:rsidP="009615FA">
      <w:pPr>
        <w:jc w:val="both"/>
      </w:pPr>
      <w:r w:rsidRPr="00B66777">
        <w:t>THE BLOOD VESSELS: these are</w:t>
      </w:r>
      <w:r w:rsidR="00D909C8" w:rsidRPr="00B66777">
        <w:t xml:space="preserve"> a network </w:t>
      </w:r>
      <w:proofErr w:type="spellStart"/>
      <w:r w:rsidR="00D909C8" w:rsidRPr="00B66777">
        <w:t>o</w:t>
      </w:r>
      <w:r w:rsidRPr="00B66777">
        <w:t>fs</w:t>
      </w:r>
      <w:r w:rsidR="00D909C8" w:rsidRPr="00B66777">
        <w:t>paces</w:t>
      </w:r>
      <w:proofErr w:type="spellEnd"/>
      <w:r w:rsidR="00D909C8" w:rsidRPr="00B66777">
        <w:t xml:space="preserve"> in the body t</w:t>
      </w:r>
      <w:r w:rsidRPr="00B66777">
        <w:t xml:space="preserve">hrough which material are </w:t>
      </w:r>
      <w:proofErr w:type="spellStart"/>
      <w:r w:rsidRPr="00B66777">
        <w:t>movedf</w:t>
      </w:r>
      <w:r w:rsidR="00D909C8" w:rsidRPr="00B66777">
        <w:t>rom</w:t>
      </w:r>
      <w:proofErr w:type="spellEnd"/>
      <w:r w:rsidR="00D909C8" w:rsidRPr="00B66777">
        <w:t xml:space="preserve"> one part o</w:t>
      </w:r>
      <w:r w:rsidRPr="00B66777">
        <w:t>f the b</w:t>
      </w:r>
      <w:r w:rsidR="00D909C8" w:rsidRPr="00B66777">
        <w:t>ody to the other with the aid o</w:t>
      </w:r>
      <w:r w:rsidRPr="00B66777">
        <w:t>f</w:t>
      </w:r>
      <w:r w:rsidR="00D909C8" w:rsidRPr="00B66777">
        <w:t xml:space="preserve"> blood. There are three major blood </w:t>
      </w:r>
      <w:proofErr w:type="gramStart"/>
      <w:r w:rsidR="00D909C8" w:rsidRPr="00B66777">
        <w:t>ve</w:t>
      </w:r>
      <w:r w:rsidRPr="00B66777">
        <w:t>ss</w:t>
      </w:r>
      <w:r w:rsidR="00D909C8" w:rsidRPr="00B66777">
        <w:t>el</w:t>
      </w:r>
      <w:proofErr w:type="gramEnd"/>
      <w:r w:rsidR="00D909C8" w:rsidRPr="00B66777">
        <w:t>, they are</w:t>
      </w:r>
      <w:r w:rsidRPr="00B66777">
        <w:t>:</w:t>
      </w:r>
    </w:p>
    <w:p w14:paraId="30751937" w14:textId="77777777" w:rsidR="001461D6" w:rsidRPr="00B66777" w:rsidRDefault="00D909C8" w:rsidP="006721F3">
      <w:pPr>
        <w:pStyle w:val="ListParagraph"/>
        <w:numPr>
          <w:ilvl w:val="1"/>
          <w:numId w:val="75"/>
        </w:numPr>
        <w:ind w:left="1080"/>
        <w:jc w:val="both"/>
      </w:pPr>
      <w:r w:rsidRPr="00B66777">
        <w:t xml:space="preserve">Artery: carries blood away </w:t>
      </w:r>
      <w:r w:rsidR="001461D6" w:rsidRPr="00B66777">
        <w:t>f</w:t>
      </w:r>
      <w:r w:rsidRPr="00B66777">
        <w:t xml:space="preserve">rom the heart to </w:t>
      </w:r>
      <w:r w:rsidR="00F74F6C" w:rsidRPr="00B66777">
        <w:t>other part o</w:t>
      </w:r>
      <w:r w:rsidR="001461D6" w:rsidRPr="00B66777">
        <w:t>f the bod</w:t>
      </w:r>
      <w:r w:rsidR="00F74F6C" w:rsidRPr="00B66777">
        <w:t xml:space="preserve">y. </w:t>
      </w:r>
      <w:proofErr w:type="gramStart"/>
      <w:r w:rsidR="00F74F6C" w:rsidRPr="00B66777">
        <w:t>It</w:t>
      </w:r>
      <w:proofErr w:type="gramEnd"/>
      <w:r w:rsidR="00F74F6C" w:rsidRPr="00B66777">
        <w:t xml:space="preserve"> </w:t>
      </w:r>
      <w:r w:rsidR="001461D6" w:rsidRPr="00B66777">
        <w:t>f</w:t>
      </w:r>
      <w:r w:rsidR="00F74F6C" w:rsidRPr="00B66777">
        <w:t xml:space="preserve">urther divides </w:t>
      </w:r>
      <w:r w:rsidR="001461D6" w:rsidRPr="00B66777">
        <w:t>into arterioles.</w:t>
      </w:r>
    </w:p>
    <w:p w14:paraId="17552BEC" w14:textId="77777777" w:rsidR="001461D6" w:rsidRPr="00B66777" w:rsidRDefault="00F74F6C" w:rsidP="006721F3">
      <w:pPr>
        <w:pStyle w:val="ListParagraph"/>
        <w:numPr>
          <w:ilvl w:val="1"/>
          <w:numId w:val="75"/>
        </w:numPr>
        <w:ind w:left="1080"/>
        <w:jc w:val="both"/>
      </w:pPr>
      <w:r w:rsidRPr="00B66777">
        <w:t>Vein:</w:t>
      </w:r>
      <w:r w:rsidR="001461D6" w:rsidRPr="00B66777">
        <w:t xml:space="preserve"> this vessel caries blood back to the hea</w:t>
      </w:r>
      <w:r w:rsidRPr="00B66777">
        <w:t xml:space="preserve">rt </w:t>
      </w:r>
      <w:r w:rsidR="001461D6" w:rsidRPr="00B66777">
        <w:t>f</w:t>
      </w:r>
      <w:r w:rsidRPr="00B66777">
        <w:t>rom other parts o</w:t>
      </w:r>
      <w:r w:rsidR="001461D6" w:rsidRPr="00B66777">
        <w:t>f the bo</w:t>
      </w:r>
      <w:r w:rsidRPr="00B66777">
        <w:t xml:space="preserve">dy. </w:t>
      </w:r>
      <w:proofErr w:type="gramStart"/>
      <w:r w:rsidRPr="00B66777">
        <w:t>It</w:t>
      </w:r>
      <w:proofErr w:type="gramEnd"/>
      <w:r w:rsidRPr="00B66777">
        <w:t xml:space="preserve"> </w:t>
      </w:r>
      <w:r w:rsidR="001461D6" w:rsidRPr="00B66777">
        <w:t>f</w:t>
      </w:r>
      <w:r w:rsidRPr="00B66777">
        <w:t xml:space="preserve">urther divides to </w:t>
      </w:r>
      <w:r w:rsidR="001461D6" w:rsidRPr="00B66777">
        <w:t>f</w:t>
      </w:r>
      <w:r w:rsidRPr="00B66777">
        <w:t xml:space="preserve">orm </w:t>
      </w:r>
      <w:proofErr w:type="spellStart"/>
      <w:r w:rsidRPr="00B66777">
        <w:t>veinou</w:t>
      </w:r>
      <w:r w:rsidR="001461D6" w:rsidRPr="00B66777">
        <w:t>s</w:t>
      </w:r>
      <w:proofErr w:type="spellEnd"/>
      <w:r w:rsidRPr="00B66777">
        <w:t>.</w:t>
      </w:r>
    </w:p>
    <w:p w14:paraId="3982C783" w14:textId="77777777" w:rsidR="00145809" w:rsidRPr="00B66777" w:rsidRDefault="00F74F6C" w:rsidP="006721F3">
      <w:pPr>
        <w:pStyle w:val="ListParagraph"/>
        <w:numPr>
          <w:ilvl w:val="1"/>
          <w:numId w:val="75"/>
        </w:numPr>
        <w:ind w:left="1080"/>
        <w:jc w:val="both"/>
      </w:pPr>
      <w:r w:rsidRPr="00B66777">
        <w:t>Capillarie</w:t>
      </w:r>
      <w:r w:rsidR="001461D6" w:rsidRPr="00B66777">
        <w:t>s</w:t>
      </w:r>
      <w:r w:rsidRPr="00B66777">
        <w:t xml:space="preserve">: tiny bloods vessel </w:t>
      </w:r>
      <w:r w:rsidR="001461D6" w:rsidRPr="00B66777">
        <w:t>around tissues and organs where arteries</w:t>
      </w:r>
      <w:r w:rsidRPr="00B66777">
        <w:t xml:space="preserve"> and veins </w:t>
      </w:r>
    </w:p>
    <w:p w14:paraId="692CD111" w14:textId="77777777" w:rsidR="00F74F6C" w:rsidRPr="00B66777" w:rsidRDefault="00F74F6C" w:rsidP="00145809">
      <w:pPr>
        <w:pStyle w:val="ListParagraph"/>
        <w:ind w:left="1080"/>
        <w:jc w:val="both"/>
      </w:pPr>
      <w:r w:rsidRPr="00B66777">
        <w:t>meets.</w:t>
      </w:r>
    </w:p>
    <w:p w14:paraId="775D6944" w14:textId="77777777" w:rsidR="001461D6" w:rsidRPr="00B66777" w:rsidRDefault="001461D6" w:rsidP="009615FA">
      <w:pPr>
        <w:jc w:val="both"/>
      </w:pPr>
    </w:p>
    <w:p w14:paraId="559C4BB7" w14:textId="77777777" w:rsidR="00206917" w:rsidRPr="00B66777" w:rsidRDefault="00206917" w:rsidP="009615FA">
      <w:pPr>
        <w:jc w:val="both"/>
      </w:pPr>
      <w:r w:rsidRPr="00B66777">
        <w:t>THE HEART</w:t>
      </w:r>
      <w:r w:rsidR="001461D6" w:rsidRPr="00B66777">
        <w:t>:</w:t>
      </w:r>
      <w:r w:rsidRPr="00B66777">
        <w:t xml:space="preserve"> T</w:t>
      </w:r>
      <w:r w:rsidR="001461D6" w:rsidRPr="00B66777">
        <w:t>his is a muscular organ re</w:t>
      </w:r>
      <w:r w:rsidRPr="00B66777">
        <w:t>s</w:t>
      </w:r>
      <w:r w:rsidR="001461D6" w:rsidRPr="00B66777">
        <w:t>pon</w:t>
      </w:r>
      <w:r w:rsidRPr="00B66777">
        <w:t>s</w:t>
      </w:r>
      <w:r w:rsidR="001461D6" w:rsidRPr="00B66777">
        <w:t xml:space="preserve">ible </w:t>
      </w:r>
      <w:r w:rsidRPr="00B66777">
        <w:t>f</w:t>
      </w:r>
      <w:r w:rsidR="001461D6" w:rsidRPr="00B66777">
        <w:t>or pumping blood round the body.</w:t>
      </w:r>
      <w:r w:rsidRPr="00B66777">
        <w:t xml:space="preserve"> E</w:t>
      </w:r>
      <w:r w:rsidR="001461D6" w:rsidRPr="00B66777">
        <w:t>ach pump action o</w:t>
      </w:r>
      <w:r w:rsidRPr="00B66777">
        <w:t>f</w:t>
      </w:r>
      <w:r w:rsidR="001461D6" w:rsidRPr="00B66777">
        <w:t xml:space="preserve"> the heart </w:t>
      </w:r>
      <w:proofErr w:type="spellStart"/>
      <w:r w:rsidRPr="00B66777">
        <w:t>isknown</w:t>
      </w:r>
      <w:proofErr w:type="spellEnd"/>
      <w:r w:rsidRPr="00B66777">
        <w:t xml:space="preserve"> a heart</w:t>
      </w:r>
      <w:r w:rsidR="001461D6" w:rsidRPr="00B66777">
        <w:t xml:space="preserve">beat. </w:t>
      </w:r>
      <w:r w:rsidRPr="00B66777">
        <w:t xml:space="preserve">The </w:t>
      </w:r>
      <w:proofErr w:type="spellStart"/>
      <w:r w:rsidRPr="00B66777">
        <w:t>heartis</w:t>
      </w:r>
      <w:proofErr w:type="spellEnd"/>
      <w:r w:rsidR="001461D6" w:rsidRPr="00B66777">
        <w:t xml:space="preserve"> located in the thoracic cavity o</w:t>
      </w:r>
      <w:r w:rsidRPr="00B66777">
        <w:t>f</w:t>
      </w:r>
      <w:r w:rsidR="001461D6" w:rsidRPr="00B66777">
        <w:t xml:space="preserve"> the body, protected by the pericardium. It con</w:t>
      </w:r>
      <w:r w:rsidRPr="00B66777">
        <w:t>s</w:t>
      </w:r>
      <w:r w:rsidR="001461D6" w:rsidRPr="00B66777">
        <w:t>i</w:t>
      </w:r>
      <w:r w:rsidRPr="00B66777">
        <w:t>s</w:t>
      </w:r>
      <w:r w:rsidR="001461D6" w:rsidRPr="00B66777">
        <w:t>t</w:t>
      </w:r>
      <w:r w:rsidRPr="00B66777">
        <w:t>s</w:t>
      </w:r>
      <w:r w:rsidR="001461D6" w:rsidRPr="00B66777">
        <w:t xml:space="preserve"> </w:t>
      </w:r>
      <w:proofErr w:type="spellStart"/>
      <w:r w:rsidR="001461D6" w:rsidRPr="00B66777">
        <w:t>o</w:t>
      </w:r>
      <w:r w:rsidRPr="00B66777">
        <w:t>ff</w:t>
      </w:r>
      <w:r w:rsidR="001461D6" w:rsidRPr="00B66777">
        <w:t>our</w:t>
      </w:r>
      <w:proofErr w:type="spellEnd"/>
      <w:r w:rsidR="001461D6" w:rsidRPr="00B66777">
        <w:t xml:space="preserve"> </w:t>
      </w:r>
      <w:proofErr w:type="spellStart"/>
      <w:proofErr w:type="gramStart"/>
      <w:r w:rsidR="001461D6" w:rsidRPr="00B66777">
        <w:t>chamber</w:t>
      </w:r>
      <w:r w:rsidRPr="00B66777">
        <w:t>s:</w:t>
      </w:r>
      <w:r w:rsidR="006B1404" w:rsidRPr="00B66777">
        <w:t>the</w:t>
      </w:r>
      <w:proofErr w:type="spellEnd"/>
      <w:proofErr w:type="gramEnd"/>
      <w:r w:rsidR="006B1404" w:rsidRPr="00B66777">
        <w:t xml:space="preserve"> upper: auricle (right and left</w:t>
      </w:r>
      <w:r w:rsidRPr="00B66777">
        <w:t>), the lower</w:t>
      </w:r>
      <w:r w:rsidR="006B1404" w:rsidRPr="00B66777">
        <w:t>:</w:t>
      </w:r>
      <w:r w:rsidRPr="00B66777">
        <w:t xml:space="preserve"> ventr</w:t>
      </w:r>
      <w:r w:rsidR="006B1404" w:rsidRPr="00B66777">
        <w:t>icles (right and left</w:t>
      </w:r>
      <w:r w:rsidRPr="00B66777">
        <w:t>). A central wall divides the right and left part of the heart called septum. The auricles and ventricles are divided on the right by a tricuspid valve and on the left by a mitral/bicuspids valves.</w:t>
      </w:r>
    </w:p>
    <w:p w14:paraId="6811889D" w14:textId="77777777" w:rsidR="008836E7" w:rsidRPr="00B66777" w:rsidRDefault="008836E7" w:rsidP="009615FA">
      <w:pPr>
        <w:jc w:val="both"/>
        <w:rPr>
          <w:b/>
        </w:rPr>
      </w:pPr>
    </w:p>
    <w:p w14:paraId="03B2E6C6" w14:textId="77777777" w:rsidR="008836E7" w:rsidRPr="00B66777" w:rsidRDefault="008836E7" w:rsidP="009615FA">
      <w:pPr>
        <w:jc w:val="both"/>
        <w:rPr>
          <w:b/>
        </w:rPr>
      </w:pPr>
      <w:r w:rsidRPr="00B66777">
        <w:rPr>
          <w:b/>
        </w:rPr>
        <w:t>EVALUATION</w:t>
      </w:r>
    </w:p>
    <w:p w14:paraId="014BF773" w14:textId="77777777" w:rsidR="008836E7" w:rsidRPr="00B66777" w:rsidRDefault="008836E7" w:rsidP="006721F3">
      <w:pPr>
        <w:pStyle w:val="ListParagraph"/>
        <w:numPr>
          <w:ilvl w:val="0"/>
          <w:numId w:val="73"/>
        </w:numPr>
        <w:ind w:left="720"/>
        <w:jc w:val="both"/>
      </w:pPr>
      <w:r w:rsidRPr="00B66777">
        <w:t>What is circulatory system?</w:t>
      </w:r>
    </w:p>
    <w:p w14:paraId="5A60AF1F" w14:textId="77777777" w:rsidR="008836E7" w:rsidRPr="00B66777" w:rsidRDefault="008836E7" w:rsidP="006721F3">
      <w:pPr>
        <w:pStyle w:val="ListParagraph"/>
        <w:numPr>
          <w:ilvl w:val="0"/>
          <w:numId w:val="73"/>
        </w:numPr>
        <w:ind w:left="720"/>
        <w:jc w:val="both"/>
      </w:pPr>
      <w:r w:rsidRPr="00B66777">
        <w:t>List the functions of blood.</w:t>
      </w:r>
    </w:p>
    <w:p w14:paraId="4A2B28E1" w14:textId="77777777" w:rsidR="00B749A8" w:rsidRPr="00B66777" w:rsidRDefault="00B749A8" w:rsidP="009615FA">
      <w:pPr>
        <w:jc w:val="both"/>
        <w:rPr>
          <w:b/>
        </w:rPr>
      </w:pPr>
    </w:p>
    <w:p w14:paraId="19A7FADE" w14:textId="77777777" w:rsidR="008836E7" w:rsidRPr="00B66777" w:rsidRDefault="008836E7" w:rsidP="009615FA">
      <w:pPr>
        <w:jc w:val="both"/>
        <w:rPr>
          <w:b/>
        </w:rPr>
      </w:pPr>
    </w:p>
    <w:p w14:paraId="5C4FCDDF" w14:textId="77777777" w:rsidR="00D5582D" w:rsidRPr="00B66777" w:rsidRDefault="00D5582D" w:rsidP="009615FA">
      <w:pPr>
        <w:jc w:val="both"/>
      </w:pPr>
      <w:r w:rsidRPr="00B66777">
        <w:rPr>
          <w:b/>
        </w:rPr>
        <w:t xml:space="preserve">REPRODUCTIVE SYSTEM OF </w:t>
      </w:r>
      <w:smartTag w:uri="urn:schemas-microsoft-com:office:smarttags" w:element="stockticker">
        <w:r w:rsidRPr="00B66777">
          <w:rPr>
            <w:b/>
          </w:rPr>
          <w:t>FARM</w:t>
        </w:r>
      </w:smartTag>
      <w:r w:rsidRPr="00B66777">
        <w:rPr>
          <w:b/>
        </w:rPr>
        <w:t xml:space="preserve"> ANIMALS</w:t>
      </w:r>
    </w:p>
    <w:p w14:paraId="7C99B8D4" w14:textId="77777777" w:rsidR="00D5582D" w:rsidRPr="00B66777" w:rsidRDefault="00B749A8" w:rsidP="009615FA">
      <w:pPr>
        <w:jc w:val="both"/>
      </w:pPr>
      <w:r w:rsidRPr="00B66777">
        <w:t xml:space="preserve">Reproduction is the biological process that gives rise to new organisms (offspring) from their parent. </w:t>
      </w:r>
      <w:r w:rsidR="00D5582D" w:rsidRPr="00B66777">
        <w:t xml:space="preserve">This includes all the organs and tissues concerned with reproduction in animal. Reproduction is the ability of animals to give birth to young ones. The purpose of reproduction is </w:t>
      </w:r>
      <w:r w:rsidR="00D5582D" w:rsidRPr="00B66777">
        <w:lastRenderedPageBreak/>
        <w:t>to ensure continuity of life. Farm animals reproduce sexually and mostly viviparous</w:t>
      </w:r>
      <w:r w:rsidRPr="00B66777">
        <w:t xml:space="preserve"> (given birth to life form of their young)</w:t>
      </w:r>
      <w:r w:rsidR="00D5582D" w:rsidRPr="00B66777">
        <w:t xml:space="preserve">. Poultry birds </w:t>
      </w:r>
      <w:r w:rsidR="00715F6D" w:rsidRPr="00B66777">
        <w:t xml:space="preserve">and fishes </w:t>
      </w:r>
      <w:r w:rsidR="00D5582D" w:rsidRPr="00B66777">
        <w:t>are oviparous</w:t>
      </w:r>
      <w:r w:rsidRPr="00B66777">
        <w:t xml:space="preserve"> (</w:t>
      </w:r>
      <w:r w:rsidR="00715F6D" w:rsidRPr="00B66777">
        <w:t>they both lay</w:t>
      </w:r>
      <w:r w:rsidRPr="00B66777">
        <w:t xml:space="preserve"> eggs and </w:t>
      </w:r>
      <w:r w:rsidR="00715F6D" w:rsidRPr="00B66777">
        <w:t>poultry brood over theirs while fishes do not</w:t>
      </w:r>
      <w:r w:rsidRPr="00B66777">
        <w:t>)</w:t>
      </w:r>
      <w:r w:rsidR="00D5582D" w:rsidRPr="00B66777">
        <w:t xml:space="preserve">. Fertilization in </w:t>
      </w:r>
      <w:r w:rsidR="006B1404" w:rsidRPr="00B66777">
        <w:t xml:space="preserve">most </w:t>
      </w:r>
      <w:r w:rsidR="00D5582D" w:rsidRPr="00B66777">
        <w:t xml:space="preserve">farm animals is </w:t>
      </w:r>
      <w:proofErr w:type="spellStart"/>
      <w:r w:rsidR="00D5582D" w:rsidRPr="00B66777">
        <w:t>internal</w:t>
      </w:r>
      <w:r w:rsidR="00715F6D" w:rsidRPr="00B66777">
        <w:t>but</w:t>
      </w:r>
      <w:proofErr w:type="spellEnd"/>
      <w:r w:rsidR="006B1404" w:rsidRPr="00B66777">
        <w:t xml:space="preserve"> external in fishes</w:t>
      </w:r>
      <w:r w:rsidR="00D5582D" w:rsidRPr="00B66777">
        <w:t xml:space="preserve"> and hormones play an important role in the processes of reproduction as well as in the development of sex-inhibited characters.</w:t>
      </w:r>
    </w:p>
    <w:p w14:paraId="30548E89" w14:textId="77777777" w:rsidR="00D5582D" w:rsidRPr="00B66777" w:rsidRDefault="00D5582D" w:rsidP="009615FA">
      <w:pPr>
        <w:jc w:val="both"/>
      </w:pPr>
    </w:p>
    <w:p w14:paraId="36ECD870" w14:textId="77777777" w:rsidR="00D5582D" w:rsidRPr="00B66777" w:rsidRDefault="005A1327" w:rsidP="009615FA">
      <w:pPr>
        <w:jc w:val="both"/>
      </w:pPr>
      <w:r w:rsidRPr="00B66777">
        <w:t>MALE REPRODUCTIVE SYSTEM</w:t>
      </w:r>
    </w:p>
    <w:p w14:paraId="37382325" w14:textId="77777777" w:rsidR="00D5582D" w:rsidRPr="00B66777" w:rsidRDefault="00D5582D" w:rsidP="009615FA">
      <w:pPr>
        <w:jc w:val="both"/>
      </w:pPr>
      <w:r w:rsidRPr="00B66777">
        <w:t xml:space="preserve">The male reproductive system </w:t>
      </w:r>
      <w:proofErr w:type="gramStart"/>
      <w:r w:rsidRPr="00B66777">
        <w:t>include</w:t>
      </w:r>
      <w:proofErr w:type="gramEnd"/>
      <w:r w:rsidRPr="00B66777">
        <w:t xml:space="preserve"> the testes which produces the spermatozoa and sex hormone called testosterone which aid the development of male secondary sexual characters. The spermatozoa are </w:t>
      </w:r>
      <w:proofErr w:type="gramStart"/>
      <w:r w:rsidRPr="00B66777">
        <w:t>produce</w:t>
      </w:r>
      <w:proofErr w:type="gramEnd"/>
      <w:r w:rsidRPr="00B66777">
        <w:t xml:space="preserve"> in the testes or testicles by a process called</w:t>
      </w:r>
      <w:r w:rsidR="00B749A8" w:rsidRPr="00B66777">
        <w:t xml:space="preserve"> Spermatogenesis. The testes may be </w:t>
      </w:r>
      <w:r w:rsidRPr="00B66777">
        <w:t>suspended</w:t>
      </w:r>
      <w:r w:rsidR="00B749A8" w:rsidRPr="00B66777">
        <w:t xml:space="preserve"> (as in cattle, sheep and goat) and is</w:t>
      </w:r>
      <w:r w:rsidRPr="00B66777">
        <w:t xml:space="preserve"> protected by scrotal sac (scrotum) outside the abdominal cavity to enable the sperm cells to be produced at desi</w:t>
      </w:r>
      <w:r w:rsidR="00B749A8" w:rsidRPr="00B66777">
        <w:t>red temperature. The epididymi</w:t>
      </w:r>
      <w:r w:rsidRPr="00B66777">
        <w:t>s ensure</w:t>
      </w:r>
      <w:r w:rsidR="00B749A8" w:rsidRPr="00B66777">
        <w:t>s</w:t>
      </w:r>
      <w:r w:rsidRPr="00B66777">
        <w:t xml:space="preserve"> the storage maturation of sperm cells in the testes, i.e. store sperms until they are matured. The testes are connected to the uterus </w:t>
      </w:r>
      <w:proofErr w:type="spellStart"/>
      <w:r w:rsidRPr="00B66777">
        <w:t>masculinus</w:t>
      </w:r>
      <w:proofErr w:type="spellEnd"/>
      <w:r w:rsidRPr="00B66777">
        <w:t xml:space="preserve"> by vas deferens which transports sperms from testes to the uterus </w:t>
      </w:r>
      <w:proofErr w:type="spellStart"/>
      <w:r w:rsidRPr="00B66777">
        <w:t>masculinus</w:t>
      </w:r>
      <w:proofErr w:type="spellEnd"/>
      <w:r w:rsidRPr="00B66777">
        <w:t xml:space="preserve"> where mature spermatozoa are stored until they are released during mating.</w:t>
      </w:r>
    </w:p>
    <w:p w14:paraId="7FA90FD7" w14:textId="77777777" w:rsidR="00D27EDA" w:rsidRPr="00B66777" w:rsidRDefault="00D5582D" w:rsidP="009615FA">
      <w:pPr>
        <w:jc w:val="both"/>
      </w:pPr>
      <w:r w:rsidRPr="00B66777">
        <w:t>Attached to the side of the urethra are accessory glands i.e. Cowper’s gland</w:t>
      </w:r>
      <w:r w:rsidR="00440997" w:rsidRPr="00B66777">
        <w:t xml:space="preserve"> also called bulbourethral gland</w:t>
      </w:r>
      <w:r w:rsidRPr="00B66777">
        <w:t xml:space="preserve">, seminar vesicles and prostate gland which produces slimy alkaline fluid which aids the movement of spermatozoa. The fluid together with spermatozoa results in the formation of semen, the urethra is an </w:t>
      </w:r>
      <w:proofErr w:type="spellStart"/>
      <w:r w:rsidRPr="00B66777">
        <w:t>uro</w:t>
      </w:r>
      <w:proofErr w:type="spellEnd"/>
      <w:r w:rsidRPr="00B66777">
        <w:t>-genital organ which helps to inject sperms into the vaginal as well as the removal of urine. The urethra ends externally in penis.</w:t>
      </w:r>
    </w:p>
    <w:p w14:paraId="13D19D4D" w14:textId="77777777" w:rsidR="004D0C84" w:rsidRPr="00B66777" w:rsidRDefault="0056625D" w:rsidP="009615FA">
      <w:pPr>
        <w:jc w:val="center"/>
      </w:pPr>
      <w:r w:rsidRPr="00B66777">
        <w:rPr>
          <w:noProof/>
        </w:rPr>
        <w:drawing>
          <wp:inline distT="0" distB="0" distL="0" distR="0" wp14:anchorId="7502B417" wp14:editId="03C3DC8E">
            <wp:extent cx="2038350" cy="2038350"/>
            <wp:effectExtent l="0" t="0" r="0" b="0"/>
            <wp:docPr id="10" name="Picture 10" descr="Description: C:\Users\AKANDE ANTHONY\Downloads\IMG_20180425_1132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escription: C:\Users\AKANDE ANTHONY\Downloads\IMG_20180425_113239.jpg"/>
                    <pic:cNvPicPr>
                      <a:picLocks noChangeAspect="1" noChangeArrowheads="1"/>
                    </pic:cNvPicPr>
                  </pic:nvPicPr>
                  <pic:blipFill>
                    <a:blip r:embed="rId10">
                      <a:extLst>
                        <a:ext uri="{BEBA8EAE-BF5A-486C-A8C5-ECC9F3942E4B}">
                          <a14:imgProps xmlns:a14="http://schemas.microsoft.com/office/drawing/2010/main">
                            <a14:imgLayer r:embed="rId11">
                              <a14:imgEffect>
                                <a14:brightnessContrast bright="40000" contrast="40000"/>
                              </a14:imgEffect>
                            </a14:imgLayer>
                          </a14:imgProps>
                        </a:ext>
                        <a:ext uri="{28A0092B-C50C-407E-A947-70E740481C1C}">
                          <a14:useLocalDpi xmlns:a14="http://schemas.microsoft.com/office/drawing/2010/main" val="0"/>
                        </a:ext>
                      </a:extLst>
                    </a:blip>
                    <a:srcRect l="19391" t="32813" r="28687" b="28246"/>
                    <a:stretch>
                      <a:fillRect/>
                    </a:stretch>
                  </pic:blipFill>
                  <pic:spPr bwMode="auto">
                    <a:xfrm>
                      <a:off x="0" y="0"/>
                      <a:ext cx="2038350" cy="2038350"/>
                    </a:xfrm>
                    <a:prstGeom prst="rect">
                      <a:avLst/>
                    </a:prstGeom>
                    <a:noFill/>
                    <a:ln>
                      <a:noFill/>
                    </a:ln>
                  </pic:spPr>
                </pic:pic>
              </a:graphicData>
            </a:graphic>
          </wp:inline>
        </w:drawing>
      </w:r>
      <w:r w:rsidRPr="00B66777">
        <w:rPr>
          <w:noProof/>
        </w:rPr>
        <w:drawing>
          <wp:inline distT="0" distB="0" distL="0" distR="0" wp14:anchorId="0BF0F35A" wp14:editId="35B48D47">
            <wp:extent cx="2562225" cy="2028825"/>
            <wp:effectExtent l="0" t="0" r="9525" b="9525"/>
            <wp:docPr id="11" name="Picture 26" descr="Description: http://upload.wikimedia.org/wikibooks/en/f/fe/Male_repro_ssystem_label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escription: http://upload.wikimedia.org/wikibooks/en/f/fe/Male_repro_ssystem_labelled.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62225" cy="2028825"/>
                    </a:xfrm>
                    <a:prstGeom prst="rect">
                      <a:avLst/>
                    </a:prstGeom>
                    <a:noFill/>
                    <a:ln>
                      <a:noFill/>
                    </a:ln>
                  </pic:spPr>
                </pic:pic>
              </a:graphicData>
            </a:graphic>
          </wp:inline>
        </w:drawing>
      </w:r>
    </w:p>
    <w:p w14:paraId="6B8C3F8D" w14:textId="77777777" w:rsidR="00F645F4" w:rsidRPr="00B66777" w:rsidRDefault="00F645F4" w:rsidP="009615FA">
      <w:pPr>
        <w:jc w:val="center"/>
      </w:pPr>
      <w:r w:rsidRPr="00B66777">
        <w:t>Male reproductive system of farm animals</w:t>
      </w:r>
    </w:p>
    <w:p w14:paraId="7E6F0758" w14:textId="77777777" w:rsidR="00D5582D" w:rsidRPr="00B66777" w:rsidRDefault="005A1327" w:rsidP="009615FA">
      <w:pPr>
        <w:jc w:val="both"/>
      </w:pPr>
      <w:r w:rsidRPr="00B66777">
        <w:t>FEMALE REPRODUCTIVE SYSTEM</w:t>
      </w:r>
    </w:p>
    <w:p w14:paraId="0479B661" w14:textId="77777777" w:rsidR="00D5582D" w:rsidRPr="00B66777" w:rsidRDefault="00D5582D" w:rsidP="009615FA">
      <w:pPr>
        <w:jc w:val="both"/>
      </w:pPr>
      <w:r w:rsidRPr="00B66777">
        <w:t xml:space="preserve">The female reproductive system </w:t>
      </w:r>
      <w:proofErr w:type="gramStart"/>
      <w:r w:rsidR="00B82E61" w:rsidRPr="00B66777">
        <w:t>consist</w:t>
      </w:r>
      <w:proofErr w:type="gramEnd"/>
      <w:r w:rsidR="00B82E61" w:rsidRPr="00B66777">
        <w:t xml:space="preserve"> of a pair of ovaries that produces egg cells or ova and fallopian tubes where fertilization occurs an which transports the fertilized ovum to the uterus. The uterus </w:t>
      </w:r>
      <w:r w:rsidR="003435AC" w:rsidRPr="00B66777">
        <w:t>is</w:t>
      </w:r>
      <w:r w:rsidR="00B82E61" w:rsidRPr="00B66777">
        <w:t xml:space="preserve"> the place in the female repro</w:t>
      </w:r>
      <w:r w:rsidR="003435AC" w:rsidRPr="00B66777">
        <w:t xml:space="preserve">ductive system where the growth of </w:t>
      </w:r>
      <w:proofErr w:type="spellStart"/>
      <w:r w:rsidR="003435AC" w:rsidRPr="00B66777">
        <w:t>foetus</w:t>
      </w:r>
      <w:proofErr w:type="spellEnd"/>
      <w:r w:rsidR="003435AC" w:rsidRPr="00B66777">
        <w:t xml:space="preserve"> takes place. The cervix separates the uterus from the vagina or birth canal. The entire system ends with the vulva</w:t>
      </w:r>
      <w:r w:rsidR="0014045F" w:rsidRPr="00B66777">
        <w:t xml:space="preserve"> (labia majora and minor</w:t>
      </w:r>
      <w:r w:rsidR="00350370" w:rsidRPr="00B66777">
        <w:t>a</w:t>
      </w:r>
      <w:r w:rsidR="003136B5" w:rsidRPr="00B66777">
        <w:t>)</w:t>
      </w:r>
      <w:r w:rsidR="00737C08" w:rsidRPr="00B66777">
        <w:t xml:space="preserve"> to the external</w:t>
      </w:r>
      <w:r w:rsidRPr="00B66777">
        <w:t>.</w:t>
      </w:r>
    </w:p>
    <w:p w14:paraId="4C566102" w14:textId="77777777" w:rsidR="003435AC" w:rsidRPr="00B66777" w:rsidRDefault="003435AC" w:rsidP="009615FA">
      <w:pPr>
        <w:jc w:val="both"/>
      </w:pPr>
    </w:p>
    <w:p w14:paraId="28D4654A" w14:textId="77777777" w:rsidR="0014045F" w:rsidRPr="00B66777" w:rsidRDefault="00440997" w:rsidP="009615FA">
      <w:pPr>
        <w:jc w:val="both"/>
      </w:pPr>
      <w:r w:rsidRPr="00B66777">
        <w:t xml:space="preserve">Vagina is a fibro muscular tube of 7.5 to 10cm in length, situated anterior to the rectum and anal canal and posterior to the bladder and urethra. It is the organ of copulation, deposition of semen, and exit from uterus during parturition. </w:t>
      </w:r>
      <w:r w:rsidR="0014045F" w:rsidRPr="00B66777">
        <w:t xml:space="preserve">The </w:t>
      </w:r>
      <w:r w:rsidRPr="00B66777">
        <w:t>accessory organ of the female reproductive system includes outermost portion of the vagina (vestibul</w:t>
      </w:r>
      <w:r w:rsidR="003136B5" w:rsidRPr="00B66777">
        <w:t>e)</w:t>
      </w:r>
      <w:r w:rsidR="0014045F" w:rsidRPr="00B66777">
        <w:t xml:space="preserve">. </w:t>
      </w:r>
      <w:r w:rsidR="00444BDE" w:rsidRPr="00B66777">
        <w:t xml:space="preserve">The </w:t>
      </w:r>
      <w:proofErr w:type="spellStart"/>
      <w:r w:rsidR="00444BDE" w:rsidRPr="00B66777">
        <w:t>cowper</w:t>
      </w:r>
      <w:r w:rsidRPr="00B66777">
        <w:t>’s</w:t>
      </w:r>
      <w:proofErr w:type="spellEnd"/>
      <w:r w:rsidRPr="00B66777">
        <w:t xml:space="preserve"> glands als</w:t>
      </w:r>
      <w:r w:rsidR="00444BDE" w:rsidRPr="00B66777">
        <w:t xml:space="preserve">o called </w:t>
      </w:r>
      <w:proofErr w:type="spellStart"/>
      <w:r w:rsidR="00444BDE" w:rsidRPr="00B66777">
        <w:t>bartholin’s</w:t>
      </w:r>
      <w:proofErr w:type="spellEnd"/>
      <w:r w:rsidR="00444BDE" w:rsidRPr="00B66777">
        <w:t xml:space="preserve"> gland </w:t>
      </w:r>
      <w:r w:rsidRPr="00B66777">
        <w:t>is</w:t>
      </w:r>
      <w:r w:rsidR="00444BDE" w:rsidRPr="00B66777">
        <w:t xml:space="preserve"> 1.5 to 2.0cm in length located above the perineal gland</w:t>
      </w:r>
      <w:r w:rsidRPr="00B66777">
        <w:t>. It secre</w:t>
      </w:r>
      <w:r w:rsidR="00444BDE" w:rsidRPr="00B66777">
        <w:t>tes mucu</w:t>
      </w:r>
      <w:r w:rsidRPr="00B66777">
        <w:t xml:space="preserve">s </w:t>
      </w:r>
      <w:r w:rsidR="00444BDE" w:rsidRPr="00B66777">
        <w:t>to provide vaginal lubrication.</w:t>
      </w:r>
    </w:p>
    <w:p w14:paraId="773EA05F" w14:textId="77777777" w:rsidR="00D27EDA" w:rsidRPr="00B66777" w:rsidRDefault="00D76E19" w:rsidP="00B15BA4">
      <w:pPr>
        <w:jc w:val="center"/>
      </w:pPr>
      <w:r w:rsidRPr="00B66777">
        <w:rPr>
          <w:noProof/>
        </w:rPr>
        <w:lastRenderedPageBreak/>
        <w:drawing>
          <wp:inline distT="0" distB="0" distL="0" distR="0" wp14:anchorId="6A9C9E81" wp14:editId="1579A02B">
            <wp:extent cx="4248150" cy="1444956"/>
            <wp:effectExtent l="0" t="0" r="0" b="3175"/>
            <wp:docPr id="13" name="Picture 25" descr="Description: http://t2.gstatic.com/images?q=tbn:0-zKeHtqAOxjEM:http://www.aurorahealthcare.org/healthgate/images/si55550940.jpg&amp;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escription: http://t2.gstatic.com/images?q=tbn:0-zKeHtqAOxjEM:http://www.aurorahealthcare.org/healthgate/images/si55550940.jpg&amp;t=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56511" cy="1447800"/>
                    </a:xfrm>
                    <a:prstGeom prst="rect">
                      <a:avLst/>
                    </a:prstGeom>
                    <a:noFill/>
                    <a:ln>
                      <a:noFill/>
                    </a:ln>
                  </pic:spPr>
                </pic:pic>
              </a:graphicData>
            </a:graphic>
          </wp:inline>
        </w:drawing>
      </w:r>
    </w:p>
    <w:p w14:paraId="389B4A35" w14:textId="77777777" w:rsidR="0023444D" w:rsidRPr="00B66777" w:rsidRDefault="0056625D" w:rsidP="009615FA">
      <w:pPr>
        <w:jc w:val="center"/>
      </w:pPr>
      <w:r w:rsidRPr="00B66777">
        <w:rPr>
          <w:noProof/>
        </w:rPr>
        <w:drawing>
          <wp:inline distT="0" distB="0" distL="0" distR="0" wp14:anchorId="76025B46" wp14:editId="53747B79">
            <wp:extent cx="3741629" cy="2543175"/>
            <wp:effectExtent l="0" t="0" r="0" b="0"/>
            <wp:docPr id="12" name="Picture 9" descr="Description: C:\Users\AKANDE ANTHONY\Downloads\IMG_20180425_1133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scription: C:\Users\AKANDE ANTHONY\Downloads\IMG_20180425_113308.jpg"/>
                    <pic:cNvPicPr>
                      <a:picLocks noChangeAspect="1" noChangeArrowheads="1"/>
                    </pic:cNvPicPr>
                  </pic:nvPicPr>
                  <pic:blipFill>
                    <a:blip r:embed="rId14">
                      <a:extLst>
                        <a:ext uri="{BEBA8EAE-BF5A-486C-A8C5-ECC9F3942E4B}">
                          <a14:imgProps xmlns:a14="http://schemas.microsoft.com/office/drawing/2010/main">
                            <a14:imgLayer r:embed="rId15">
                              <a14:imgEffect>
                                <a14:brightnessContrast bright="40000" contrast="40000"/>
                              </a14:imgEffect>
                            </a14:imgLayer>
                          </a14:imgProps>
                        </a:ext>
                        <a:ext uri="{28A0092B-C50C-407E-A947-70E740481C1C}">
                          <a14:useLocalDpi xmlns:a14="http://schemas.microsoft.com/office/drawing/2010/main" val="0"/>
                        </a:ext>
                      </a:extLst>
                    </a:blip>
                    <a:srcRect l="16505" t="26683" r="29648" b="29568"/>
                    <a:stretch>
                      <a:fillRect/>
                    </a:stretch>
                  </pic:blipFill>
                  <pic:spPr bwMode="auto">
                    <a:xfrm>
                      <a:off x="0" y="0"/>
                      <a:ext cx="3743037" cy="2544132"/>
                    </a:xfrm>
                    <a:prstGeom prst="rect">
                      <a:avLst/>
                    </a:prstGeom>
                    <a:noFill/>
                    <a:ln>
                      <a:noFill/>
                    </a:ln>
                  </pic:spPr>
                </pic:pic>
              </a:graphicData>
            </a:graphic>
          </wp:inline>
        </w:drawing>
      </w:r>
    </w:p>
    <w:p w14:paraId="387AAA19" w14:textId="77777777" w:rsidR="00F645F4" w:rsidRPr="00B66777" w:rsidRDefault="00F645F4" w:rsidP="009615FA">
      <w:pPr>
        <w:jc w:val="center"/>
      </w:pPr>
      <w:r w:rsidRPr="00B66777">
        <w:t>The fem</w:t>
      </w:r>
      <w:r w:rsidR="00350370" w:rsidRPr="00B66777">
        <w:t>ale reproductive system</w:t>
      </w:r>
    </w:p>
    <w:p w14:paraId="54DC4890" w14:textId="77777777" w:rsidR="00D5582D" w:rsidRPr="00B66777" w:rsidRDefault="005A1327" w:rsidP="009615FA">
      <w:pPr>
        <w:jc w:val="both"/>
        <w:rPr>
          <w:b/>
        </w:rPr>
      </w:pPr>
      <w:r w:rsidRPr="00B66777">
        <w:rPr>
          <w:b/>
        </w:rPr>
        <w:t>EVALUATION</w:t>
      </w:r>
    </w:p>
    <w:p w14:paraId="21D8A118" w14:textId="77777777" w:rsidR="005A1327" w:rsidRPr="00B66777" w:rsidRDefault="005A1327" w:rsidP="006721F3">
      <w:pPr>
        <w:numPr>
          <w:ilvl w:val="0"/>
          <w:numId w:val="14"/>
        </w:numPr>
        <w:jc w:val="both"/>
      </w:pPr>
      <w:r w:rsidRPr="00B66777">
        <w:t>What is reproduction in farm animals?</w:t>
      </w:r>
    </w:p>
    <w:p w14:paraId="0EA8D4F6" w14:textId="77777777" w:rsidR="00D11F3F" w:rsidRPr="00B66777" w:rsidRDefault="005A1327" w:rsidP="006721F3">
      <w:pPr>
        <w:numPr>
          <w:ilvl w:val="0"/>
          <w:numId w:val="14"/>
        </w:numPr>
        <w:jc w:val="both"/>
      </w:pPr>
      <w:r w:rsidRPr="00B66777">
        <w:t>Name the accessory glands located along the urethra in male animals</w:t>
      </w:r>
      <w:r w:rsidR="00D11F3F" w:rsidRPr="00B66777">
        <w:t>.</w:t>
      </w:r>
    </w:p>
    <w:p w14:paraId="7DFEA087" w14:textId="77777777" w:rsidR="00350370" w:rsidRPr="00B66777" w:rsidRDefault="00350370" w:rsidP="009615FA">
      <w:pPr>
        <w:jc w:val="both"/>
        <w:rPr>
          <w:b/>
        </w:rPr>
      </w:pPr>
    </w:p>
    <w:p w14:paraId="2C615FF8" w14:textId="77777777" w:rsidR="00440997" w:rsidRPr="00B66777" w:rsidRDefault="00440997" w:rsidP="009615FA">
      <w:pPr>
        <w:jc w:val="both"/>
        <w:rPr>
          <w:b/>
        </w:rPr>
      </w:pPr>
      <w:r w:rsidRPr="00B66777">
        <w:rPr>
          <w:b/>
        </w:rPr>
        <w:t>GENERAL EVALUATION</w:t>
      </w:r>
    </w:p>
    <w:p w14:paraId="2EAB6990" w14:textId="77777777" w:rsidR="00440997" w:rsidRPr="00B66777" w:rsidRDefault="00663DE2" w:rsidP="006721F3">
      <w:pPr>
        <w:pStyle w:val="ListParagraph"/>
        <w:numPr>
          <w:ilvl w:val="0"/>
          <w:numId w:val="74"/>
        </w:numPr>
        <w:ind w:left="720"/>
        <w:jc w:val="both"/>
        <w:rPr>
          <w:b/>
        </w:rPr>
      </w:pPr>
      <w:r w:rsidRPr="00B66777">
        <w:t>Describe</w:t>
      </w:r>
      <w:r w:rsidR="00440997" w:rsidRPr="00B66777">
        <w:t xml:space="preserve"> the </w:t>
      </w:r>
      <w:r w:rsidRPr="00B66777">
        <w:t>female</w:t>
      </w:r>
      <w:r w:rsidR="00440997" w:rsidRPr="00B66777">
        <w:t xml:space="preserve"> reproductive system.</w:t>
      </w:r>
    </w:p>
    <w:p w14:paraId="00FD8332" w14:textId="77777777" w:rsidR="00440997" w:rsidRPr="00B66777" w:rsidRDefault="00663DE2" w:rsidP="006721F3">
      <w:pPr>
        <w:pStyle w:val="ListParagraph"/>
        <w:numPr>
          <w:ilvl w:val="0"/>
          <w:numId w:val="74"/>
        </w:numPr>
        <w:ind w:left="720"/>
        <w:jc w:val="both"/>
        <w:rPr>
          <w:b/>
        </w:rPr>
      </w:pPr>
      <w:r w:rsidRPr="00B66777">
        <w:t xml:space="preserve">What are the similarities of monogastric and </w:t>
      </w:r>
      <w:proofErr w:type="spellStart"/>
      <w:r w:rsidRPr="00B66777">
        <w:t>polygastric</w:t>
      </w:r>
      <w:proofErr w:type="spellEnd"/>
      <w:r w:rsidRPr="00B66777">
        <w:t xml:space="preserve"> animals in the area of digestion?</w:t>
      </w:r>
    </w:p>
    <w:p w14:paraId="189ECC64" w14:textId="77777777" w:rsidR="00663DE2" w:rsidRPr="00B66777" w:rsidRDefault="00AB168B" w:rsidP="006721F3">
      <w:pPr>
        <w:pStyle w:val="ListParagraph"/>
        <w:numPr>
          <w:ilvl w:val="0"/>
          <w:numId w:val="74"/>
        </w:numPr>
        <w:ind w:left="720"/>
        <w:jc w:val="both"/>
        <w:rPr>
          <w:b/>
        </w:rPr>
      </w:pPr>
      <w:r w:rsidRPr="00B66777">
        <w:t>What are t</w:t>
      </w:r>
      <w:r w:rsidR="00663DE2" w:rsidRPr="00B66777">
        <w:t>he main comp</w:t>
      </w:r>
      <w:r w:rsidRPr="00B66777">
        <w:t>onents of circulatory system</w:t>
      </w:r>
      <w:r w:rsidR="00663DE2" w:rsidRPr="00B66777">
        <w:t>?</w:t>
      </w:r>
    </w:p>
    <w:p w14:paraId="1F13C6CA" w14:textId="77777777" w:rsidR="00D5582D" w:rsidRPr="00B66777" w:rsidRDefault="00D5582D" w:rsidP="009615FA">
      <w:pPr>
        <w:jc w:val="both"/>
      </w:pPr>
    </w:p>
    <w:p w14:paraId="2565DD59" w14:textId="77777777" w:rsidR="00AA7B1F" w:rsidRPr="00B66777" w:rsidRDefault="00AA7B1F" w:rsidP="009615FA">
      <w:pPr>
        <w:jc w:val="both"/>
      </w:pPr>
    </w:p>
    <w:p w14:paraId="4FE9562E" w14:textId="77777777" w:rsidR="003F7ED6" w:rsidRPr="00B66777" w:rsidRDefault="00CD494D" w:rsidP="009615FA">
      <w:pPr>
        <w:jc w:val="both"/>
        <w:rPr>
          <w:b/>
          <w:bCs/>
        </w:rPr>
      </w:pPr>
      <w:r>
        <w:rPr>
          <w:noProof/>
        </w:rPr>
        <w:pict w14:anchorId="36B1B24A">
          <v:line id=" 14" o:spid="_x0000_s1031" style="position:absolute;left:0;text-align:left;flip:x;z-index:251658240;visibility:visible;mso-wrap-distance-top:-3e-5mm;mso-wrap-distance-bottom:-3e-5mm" from="-2in,12.05pt" to="-116.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">
            <v:stroke endarrow="block"/>
            <o:lock v:ext="edit" shapetype="f"/>
          </v:line>
        </w:pict>
      </w:r>
      <w:r w:rsidR="003F7ED6" w:rsidRPr="00B66777">
        <w:rPr>
          <w:b/>
          <w:bCs/>
        </w:rPr>
        <w:t>WEEKEND ASSIGNMENT</w:t>
      </w:r>
    </w:p>
    <w:p w14:paraId="459BFB0D" w14:textId="77777777" w:rsidR="003F7ED6" w:rsidRPr="00B66777" w:rsidRDefault="003F7ED6" w:rsidP="006721F3">
      <w:pPr>
        <w:numPr>
          <w:ilvl w:val="0"/>
          <w:numId w:val="64"/>
        </w:numPr>
        <w:jc w:val="both"/>
      </w:pPr>
      <w:r w:rsidRPr="00B66777">
        <w:t xml:space="preserve">Stomach of ruminant animals is made up of the following except </w:t>
      </w:r>
      <w:r w:rsidR="00D07E74" w:rsidRPr="00B66777">
        <w:t>A.</w:t>
      </w:r>
      <w:r w:rsidRPr="00B66777">
        <w:t xml:space="preserve"> gizzard </w:t>
      </w:r>
      <w:r w:rsidR="00D07E74" w:rsidRPr="00B66777">
        <w:t>B.</w:t>
      </w:r>
      <w:r w:rsidRPr="00B66777">
        <w:t xml:space="preserve"> reticulum </w:t>
      </w:r>
      <w:r w:rsidR="00D07E74" w:rsidRPr="00B66777">
        <w:t>C.</w:t>
      </w:r>
      <w:r w:rsidRPr="00B66777">
        <w:t xml:space="preserve"> </w:t>
      </w:r>
      <w:proofErr w:type="gramStart"/>
      <w:r w:rsidRPr="00B66777">
        <w:t xml:space="preserve">abomasum  </w:t>
      </w:r>
      <w:proofErr w:type="spellStart"/>
      <w:r w:rsidR="00D07E74" w:rsidRPr="00B66777">
        <w:t>D</w:t>
      </w:r>
      <w:proofErr w:type="gramEnd"/>
      <w:r w:rsidR="00D07E74" w:rsidRPr="00B66777">
        <w:t>.</w:t>
      </w:r>
      <w:r w:rsidRPr="00B66777">
        <w:t>manyplies</w:t>
      </w:r>
      <w:proofErr w:type="spellEnd"/>
    </w:p>
    <w:p w14:paraId="0BFB017C" w14:textId="77777777" w:rsidR="00B15BA4" w:rsidRPr="00B66777" w:rsidRDefault="003F7ED6" w:rsidP="006721F3">
      <w:pPr>
        <w:numPr>
          <w:ilvl w:val="0"/>
          <w:numId w:val="64"/>
        </w:numPr>
        <w:jc w:val="both"/>
      </w:pPr>
      <w:r w:rsidRPr="00B66777">
        <w:t xml:space="preserve">Digestion of food start in farm animal from </w:t>
      </w:r>
      <w:r w:rsidR="00D07E74" w:rsidRPr="00B66777">
        <w:t>A.</w:t>
      </w:r>
      <w:r w:rsidRPr="00B66777">
        <w:t xml:space="preserve"> mouth </w:t>
      </w:r>
      <w:r w:rsidR="00D07E74" w:rsidRPr="00B66777">
        <w:t>B.</w:t>
      </w:r>
      <w:r w:rsidRPr="00B66777">
        <w:t xml:space="preserve"> caecum </w:t>
      </w:r>
      <w:r w:rsidR="00D07E74" w:rsidRPr="00B66777">
        <w:t>C.</w:t>
      </w:r>
      <w:r w:rsidRPr="00B66777">
        <w:t xml:space="preserve"> small intestine </w:t>
      </w:r>
    </w:p>
    <w:p w14:paraId="3774AAC5" w14:textId="77777777" w:rsidR="003F7ED6" w:rsidRPr="00B66777" w:rsidRDefault="00D07E74" w:rsidP="00B15BA4">
      <w:pPr>
        <w:ind w:left="720"/>
        <w:jc w:val="both"/>
      </w:pPr>
      <w:r w:rsidRPr="00B66777">
        <w:t>D.</w:t>
      </w:r>
      <w:r w:rsidR="003F7ED6" w:rsidRPr="00B66777">
        <w:t xml:space="preserve"> stomach</w:t>
      </w:r>
    </w:p>
    <w:p w14:paraId="11C80E4D" w14:textId="77777777" w:rsidR="00B15BA4" w:rsidRPr="00B66777" w:rsidRDefault="00B82E61" w:rsidP="006721F3">
      <w:pPr>
        <w:numPr>
          <w:ilvl w:val="0"/>
          <w:numId w:val="64"/>
        </w:numPr>
        <w:jc w:val="both"/>
      </w:pPr>
      <w:r w:rsidRPr="00B66777">
        <w:t xml:space="preserve">Which of these is not part of the male reproductive organ </w:t>
      </w:r>
      <w:r w:rsidR="00D07E74" w:rsidRPr="00B66777">
        <w:t>A.</w:t>
      </w:r>
      <w:r w:rsidRPr="00B66777">
        <w:t xml:space="preserve"> testes </w:t>
      </w:r>
      <w:r w:rsidR="00D07E74" w:rsidRPr="00B66777">
        <w:t>B.</w:t>
      </w:r>
      <w:r w:rsidRPr="00B66777">
        <w:t xml:space="preserve"> </w:t>
      </w:r>
      <w:proofErr w:type="gramStart"/>
      <w:r w:rsidRPr="00B66777">
        <w:t>oviduct</w:t>
      </w:r>
      <w:proofErr w:type="gramEnd"/>
      <w:r w:rsidRPr="00B66777">
        <w:t xml:space="preserve"> </w:t>
      </w:r>
    </w:p>
    <w:p w14:paraId="42D9656E" w14:textId="77777777" w:rsidR="00B82E61" w:rsidRPr="00B66777" w:rsidRDefault="00D07E74" w:rsidP="00B15BA4">
      <w:pPr>
        <w:ind w:left="720"/>
        <w:jc w:val="both"/>
      </w:pPr>
      <w:r w:rsidRPr="00B66777">
        <w:t>C.</w:t>
      </w:r>
      <w:r w:rsidR="00B82E61" w:rsidRPr="00B66777">
        <w:t xml:space="preserve"> epididymis </w:t>
      </w:r>
      <w:r w:rsidRPr="00B66777">
        <w:t>D.</w:t>
      </w:r>
      <w:r w:rsidR="00B82E61" w:rsidRPr="00B66777">
        <w:t xml:space="preserve"> vas deferens</w:t>
      </w:r>
    </w:p>
    <w:p w14:paraId="2915156A" w14:textId="77777777" w:rsidR="00B82E61" w:rsidRPr="00B66777" w:rsidRDefault="00D909C8" w:rsidP="006721F3">
      <w:pPr>
        <w:numPr>
          <w:ilvl w:val="0"/>
          <w:numId w:val="64"/>
        </w:numPr>
        <w:jc w:val="both"/>
      </w:pPr>
      <w:r w:rsidRPr="00B66777">
        <w:t>The part of the female reproductive system responsib</w:t>
      </w:r>
      <w:r w:rsidR="00B15BA4" w:rsidRPr="00B66777">
        <w:t xml:space="preserve">le or lubricating the vaginal is </w:t>
      </w:r>
      <w:r w:rsidRPr="00B66777">
        <w:t xml:space="preserve">known a ____ </w:t>
      </w:r>
      <w:proofErr w:type="spellStart"/>
      <w:r w:rsidR="00D07E74" w:rsidRPr="00B66777">
        <w:t>A</w:t>
      </w:r>
      <w:proofErr w:type="spellEnd"/>
      <w:r w:rsidR="00D07E74" w:rsidRPr="00B66777">
        <w:t>.</w:t>
      </w:r>
      <w:r w:rsidRPr="00B66777">
        <w:t xml:space="preserve"> mucus </w:t>
      </w:r>
      <w:proofErr w:type="spellStart"/>
      <w:proofErr w:type="gramStart"/>
      <w:r w:rsidR="00D07E74" w:rsidRPr="00B66777">
        <w:t>B.</w:t>
      </w:r>
      <w:r w:rsidRPr="00B66777">
        <w:t>perineal</w:t>
      </w:r>
      <w:proofErr w:type="spellEnd"/>
      <w:proofErr w:type="gramEnd"/>
      <w:r w:rsidRPr="00B66777">
        <w:t xml:space="preserve"> gland </w:t>
      </w:r>
      <w:proofErr w:type="spellStart"/>
      <w:r w:rsidR="00D07E74" w:rsidRPr="00B66777">
        <w:t>C.</w:t>
      </w:r>
      <w:r w:rsidRPr="00B66777">
        <w:t>cowper’s</w:t>
      </w:r>
      <w:proofErr w:type="spellEnd"/>
      <w:r w:rsidRPr="00B66777">
        <w:t xml:space="preserve"> gland </w:t>
      </w:r>
      <w:r w:rsidR="00D07E74" w:rsidRPr="00B66777">
        <w:t>D.</w:t>
      </w:r>
      <w:r w:rsidRPr="00B66777">
        <w:t xml:space="preserve"> epididymis</w:t>
      </w:r>
    </w:p>
    <w:p w14:paraId="28E33EED" w14:textId="77777777" w:rsidR="00D909C8" w:rsidRPr="00B66777" w:rsidRDefault="00AB168B" w:rsidP="006721F3">
      <w:pPr>
        <w:numPr>
          <w:ilvl w:val="0"/>
          <w:numId w:val="64"/>
        </w:numPr>
        <w:jc w:val="both"/>
      </w:pPr>
      <w:r w:rsidRPr="00B66777">
        <w:t>____</w:t>
      </w:r>
      <w:r w:rsidR="00D909C8" w:rsidRPr="00B66777">
        <w:t xml:space="preserve"> is a major constituent of blood </w:t>
      </w:r>
      <w:proofErr w:type="spellStart"/>
      <w:proofErr w:type="gramStart"/>
      <w:r w:rsidR="00D07E74" w:rsidRPr="00B66777">
        <w:t>A.</w:t>
      </w:r>
      <w:r w:rsidRPr="00B66777">
        <w:t>Haemoglobin</w:t>
      </w:r>
      <w:r w:rsidR="00D07E74" w:rsidRPr="00B66777">
        <w:t>B</w:t>
      </w:r>
      <w:proofErr w:type="spellEnd"/>
      <w:proofErr w:type="gramEnd"/>
      <w:r w:rsidR="00D07E74" w:rsidRPr="00B66777">
        <w:t>.</w:t>
      </w:r>
      <w:r w:rsidRPr="00B66777">
        <w:t xml:space="preserve"> </w:t>
      </w:r>
      <w:proofErr w:type="spellStart"/>
      <w:r w:rsidRPr="00B66777">
        <w:t>Water</w:t>
      </w:r>
      <w:r w:rsidR="00D07E74" w:rsidRPr="00B66777">
        <w:t>C</w:t>
      </w:r>
      <w:proofErr w:type="spellEnd"/>
      <w:r w:rsidR="00D07E74" w:rsidRPr="00B66777">
        <w:t>.</w:t>
      </w:r>
      <w:r w:rsidRPr="00B66777">
        <w:t xml:space="preserve"> </w:t>
      </w:r>
      <w:proofErr w:type="spellStart"/>
      <w:r w:rsidRPr="00B66777">
        <w:t>Calcium</w:t>
      </w:r>
      <w:r w:rsidR="00D07E74" w:rsidRPr="00B66777">
        <w:t>D</w:t>
      </w:r>
      <w:proofErr w:type="spellEnd"/>
      <w:r w:rsidR="00D07E74" w:rsidRPr="00B66777">
        <w:t>.</w:t>
      </w:r>
      <w:r w:rsidRPr="00B66777">
        <w:t xml:space="preserve"> Serum</w:t>
      </w:r>
    </w:p>
    <w:p w14:paraId="30F1E583" w14:textId="77777777" w:rsidR="00A91CC3" w:rsidRPr="00B66777" w:rsidRDefault="00A91CC3" w:rsidP="009615FA">
      <w:pPr>
        <w:jc w:val="both"/>
        <w:rPr>
          <w:b/>
        </w:rPr>
      </w:pPr>
    </w:p>
    <w:p w14:paraId="4AFE9D25" w14:textId="77777777" w:rsidR="003F7ED6" w:rsidRPr="00B66777" w:rsidRDefault="003F7ED6" w:rsidP="009615FA">
      <w:pPr>
        <w:jc w:val="both"/>
        <w:rPr>
          <w:b/>
        </w:rPr>
      </w:pPr>
      <w:r w:rsidRPr="00B66777">
        <w:rPr>
          <w:b/>
        </w:rPr>
        <w:t>THEORY</w:t>
      </w:r>
    </w:p>
    <w:p w14:paraId="24DF6404" w14:textId="77777777" w:rsidR="003F7ED6" w:rsidRPr="00B66777" w:rsidRDefault="003F7ED6" w:rsidP="006721F3">
      <w:pPr>
        <w:numPr>
          <w:ilvl w:val="0"/>
          <w:numId w:val="65"/>
        </w:numPr>
        <w:jc w:val="both"/>
      </w:pPr>
      <w:r w:rsidRPr="00B66777">
        <w:t xml:space="preserve">Describe digestion in a named </w:t>
      </w:r>
      <w:proofErr w:type="spellStart"/>
      <w:r w:rsidRPr="00B66777">
        <w:t>polygastric</w:t>
      </w:r>
      <w:proofErr w:type="spellEnd"/>
      <w:r w:rsidRPr="00B66777">
        <w:t xml:space="preserve"> animal.</w:t>
      </w:r>
    </w:p>
    <w:p w14:paraId="290CC38C" w14:textId="77777777" w:rsidR="003F7ED6" w:rsidRPr="00B66777" w:rsidRDefault="003F7ED6" w:rsidP="006721F3">
      <w:pPr>
        <w:numPr>
          <w:ilvl w:val="0"/>
          <w:numId w:val="65"/>
        </w:numPr>
        <w:jc w:val="both"/>
      </w:pPr>
      <w:r w:rsidRPr="00B66777">
        <w:t xml:space="preserve">Differentiate between </w:t>
      </w:r>
      <w:proofErr w:type="spellStart"/>
      <w:r w:rsidRPr="00B66777">
        <w:t>monogastic</w:t>
      </w:r>
      <w:proofErr w:type="spellEnd"/>
      <w:r w:rsidRPr="00B66777">
        <w:t xml:space="preserve"> and </w:t>
      </w:r>
      <w:proofErr w:type="spellStart"/>
      <w:r w:rsidRPr="00B66777">
        <w:t>polygastic</w:t>
      </w:r>
      <w:proofErr w:type="spellEnd"/>
      <w:r w:rsidRPr="00B66777">
        <w:t xml:space="preserve"> animals.</w:t>
      </w:r>
    </w:p>
    <w:p w14:paraId="69B6A062" w14:textId="77777777" w:rsidR="00D5582D" w:rsidRPr="00B66777" w:rsidRDefault="003F7ED6" w:rsidP="006721F3">
      <w:pPr>
        <w:numPr>
          <w:ilvl w:val="0"/>
          <w:numId w:val="65"/>
        </w:numPr>
        <w:jc w:val="both"/>
      </w:pPr>
      <w:r w:rsidRPr="00B66777">
        <w:t>What are sphincters</w:t>
      </w:r>
      <w:r w:rsidR="00AB168B" w:rsidRPr="00B66777">
        <w:t>?</w:t>
      </w:r>
    </w:p>
    <w:p w14:paraId="1E33B73B" w14:textId="77777777" w:rsidR="00281BC9" w:rsidRPr="00B66777" w:rsidRDefault="00281BC9" w:rsidP="009615FA">
      <w:pPr>
        <w:jc w:val="center"/>
        <w:rPr>
          <w:b/>
        </w:rPr>
      </w:pPr>
    </w:p>
    <w:p w14:paraId="41090DED" w14:textId="77777777" w:rsidR="00281BC9" w:rsidRPr="00B66777" w:rsidRDefault="00281BC9" w:rsidP="009615FA">
      <w:pPr>
        <w:jc w:val="center"/>
        <w:rPr>
          <w:b/>
        </w:rPr>
      </w:pPr>
    </w:p>
    <w:p w14:paraId="13681F7B" w14:textId="77777777" w:rsidR="005A1327" w:rsidRPr="00B66777" w:rsidRDefault="005A1327" w:rsidP="00D76E19">
      <w:pPr>
        <w:rPr>
          <w:b/>
        </w:rPr>
      </w:pPr>
      <w:r w:rsidRPr="00B66777">
        <w:rPr>
          <w:b/>
        </w:rPr>
        <w:t>WEEK FIVE</w:t>
      </w:r>
    </w:p>
    <w:p w14:paraId="1C8C781E" w14:textId="77777777" w:rsidR="00D5582D" w:rsidRPr="00B66777" w:rsidRDefault="005A1327" w:rsidP="00D76E19">
      <w:pPr>
        <w:rPr>
          <w:b/>
        </w:rPr>
      </w:pPr>
      <w:r w:rsidRPr="00B66777">
        <w:rPr>
          <w:b/>
        </w:rPr>
        <w:t>RESPIRATORY SYSTEM</w:t>
      </w:r>
    </w:p>
    <w:p w14:paraId="53E8E6D9" w14:textId="77777777" w:rsidR="00B15BA4" w:rsidRPr="00B66777" w:rsidRDefault="009615FA" w:rsidP="00D76E19">
      <w:pPr>
        <w:jc w:val="both"/>
        <w:rPr>
          <w:b/>
        </w:rPr>
      </w:pPr>
      <w:r w:rsidRPr="00B66777">
        <w:rPr>
          <w:b/>
        </w:rPr>
        <w:t>CONTENT</w:t>
      </w:r>
    </w:p>
    <w:p w14:paraId="28ECE568" w14:textId="77777777" w:rsidR="005A1327" w:rsidRPr="00B66777" w:rsidRDefault="005A1327" w:rsidP="006721F3">
      <w:pPr>
        <w:pStyle w:val="ListParagraph"/>
        <w:numPr>
          <w:ilvl w:val="0"/>
          <w:numId w:val="123"/>
        </w:numPr>
        <w:rPr>
          <w:b/>
        </w:rPr>
      </w:pPr>
      <w:r w:rsidRPr="00B66777">
        <w:t>Respiratory system</w:t>
      </w:r>
    </w:p>
    <w:p w14:paraId="232980B4" w14:textId="77777777" w:rsidR="005A1327" w:rsidRPr="00B66777" w:rsidRDefault="005A1327" w:rsidP="006721F3">
      <w:pPr>
        <w:pStyle w:val="ListParagraph"/>
        <w:numPr>
          <w:ilvl w:val="0"/>
          <w:numId w:val="123"/>
        </w:numPr>
      </w:pPr>
      <w:r w:rsidRPr="00B66777">
        <w:t>Nervous system</w:t>
      </w:r>
    </w:p>
    <w:p w14:paraId="0A3B3C88" w14:textId="77777777" w:rsidR="00B15BA4" w:rsidRPr="00B66777" w:rsidRDefault="00B15BA4" w:rsidP="009615FA">
      <w:pPr>
        <w:jc w:val="both"/>
        <w:rPr>
          <w:b/>
        </w:rPr>
      </w:pPr>
    </w:p>
    <w:p w14:paraId="1D8DD74B" w14:textId="77777777" w:rsidR="005A1327" w:rsidRPr="00B66777" w:rsidRDefault="005A1327" w:rsidP="009615FA">
      <w:pPr>
        <w:jc w:val="both"/>
        <w:rPr>
          <w:b/>
        </w:rPr>
      </w:pPr>
      <w:r w:rsidRPr="00B66777">
        <w:rPr>
          <w:b/>
        </w:rPr>
        <w:t>RESPIRATORY SYSTEM</w:t>
      </w:r>
    </w:p>
    <w:p w14:paraId="65892053" w14:textId="77777777" w:rsidR="004B1929" w:rsidRPr="00B66777" w:rsidRDefault="00D5582D" w:rsidP="00172962">
      <w:pPr>
        <w:jc w:val="both"/>
      </w:pPr>
      <w:r w:rsidRPr="00B66777">
        <w:t xml:space="preserve">Respiratory system includes all the organs and tissues associated with the exchange of gases between the animal and its environment, leading to the release of energy. The purpose of respiration is to supply oxygen to </w:t>
      </w:r>
      <w:r w:rsidR="004B1929" w:rsidRPr="00B66777">
        <w:t xml:space="preserve">the cell which burns </w:t>
      </w:r>
      <w:r w:rsidRPr="00B66777">
        <w:t>down food to release energy.</w:t>
      </w:r>
    </w:p>
    <w:p w14:paraId="58AA0650" w14:textId="77777777" w:rsidR="004B1929" w:rsidRPr="00B66777" w:rsidRDefault="00D5582D" w:rsidP="009615FA">
      <w:pPr>
        <w:jc w:val="center"/>
        <w:rPr>
          <w:b/>
        </w:rPr>
      </w:pPr>
      <w:r w:rsidRPr="00B66777">
        <w:rPr>
          <w:b/>
        </w:rPr>
        <w:t>C</w:t>
      </w:r>
      <w:r w:rsidRPr="00B66777">
        <w:rPr>
          <w:b/>
          <w:vertAlign w:val="subscript"/>
        </w:rPr>
        <w:t>6</w:t>
      </w:r>
      <w:r w:rsidRPr="00B66777">
        <w:rPr>
          <w:b/>
        </w:rPr>
        <w:t>H</w:t>
      </w:r>
      <w:r w:rsidRPr="00B66777">
        <w:rPr>
          <w:b/>
          <w:vertAlign w:val="subscript"/>
        </w:rPr>
        <w:t>12</w:t>
      </w:r>
      <w:r w:rsidRPr="00B66777">
        <w:rPr>
          <w:b/>
        </w:rPr>
        <w:t>O</w:t>
      </w:r>
      <w:r w:rsidRPr="00B66777">
        <w:rPr>
          <w:b/>
          <w:vertAlign w:val="subscript"/>
        </w:rPr>
        <w:t>6</w:t>
      </w:r>
      <w:r w:rsidR="004B1929" w:rsidRPr="00B66777">
        <w:rPr>
          <w:b/>
        </w:rPr>
        <w:tab/>
        <w:t>+</w:t>
      </w:r>
      <w:r w:rsidR="004B1929" w:rsidRPr="00B66777">
        <w:rPr>
          <w:b/>
        </w:rPr>
        <w:tab/>
      </w:r>
      <w:r w:rsidRPr="00B66777">
        <w:rPr>
          <w:b/>
        </w:rPr>
        <w:t>6O</w:t>
      </w:r>
      <w:r w:rsidRPr="00B66777">
        <w:rPr>
          <w:b/>
          <w:vertAlign w:val="subscript"/>
        </w:rPr>
        <w:t>2</w:t>
      </w:r>
      <w:r w:rsidR="004B1929" w:rsidRPr="00B66777">
        <w:rPr>
          <w:b/>
        </w:rPr>
        <w:tab/>
      </w:r>
      <w:r w:rsidR="004B1929" w:rsidRPr="00B66777">
        <w:rPr>
          <w:b/>
        </w:rPr>
        <w:tab/>
      </w:r>
      <w:r w:rsidR="004B1929" w:rsidRPr="00B66777">
        <w:rPr>
          <w:b/>
        </w:rPr>
        <w:sym w:font="Wingdings" w:char="F0E0"/>
      </w:r>
      <w:r w:rsidR="004B1929" w:rsidRPr="00B66777">
        <w:rPr>
          <w:b/>
        </w:rPr>
        <w:tab/>
      </w:r>
      <w:r w:rsidRPr="00B66777">
        <w:rPr>
          <w:b/>
        </w:rPr>
        <w:t>6CO</w:t>
      </w:r>
      <w:r w:rsidRPr="00B66777">
        <w:rPr>
          <w:b/>
          <w:vertAlign w:val="subscript"/>
        </w:rPr>
        <w:t>2</w:t>
      </w:r>
      <w:r w:rsidR="004B1929" w:rsidRPr="00B66777">
        <w:rPr>
          <w:b/>
        </w:rPr>
        <w:tab/>
      </w:r>
      <w:r w:rsidR="004B1929" w:rsidRPr="00B66777">
        <w:rPr>
          <w:b/>
        </w:rPr>
        <w:tab/>
      </w:r>
      <w:r w:rsidRPr="00B66777">
        <w:rPr>
          <w:b/>
        </w:rPr>
        <w:t xml:space="preserve">+ </w:t>
      </w:r>
      <w:r w:rsidR="004B1929" w:rsidRPr="00B66777">
        <w:rPr>
          <w:b/>
        </w:rPr>
        <w:tab/>
      </w:r>
      <w:r w:rsidRPr="00B66777">
        <w:rPr>
          <w:b/>
        </w:rPr>
        <w:t>6H</w:t>
      </w:r>
      <w:r w:rsidRPr="00B66777">
        <w:rPr>
          <w:b/>
          <w:vertAlign w:val="subscript"/>
        </w:rPr>
        <w:t>2</w:t>
      </w:r>
      <w:r w:rsidRPr="00B66777">
        <w:rPr>
          <w:b/>
        </w:rPr>
        <w:t xml:space="preserve">O </w:t>
      </w:r>
      <w:r w:rsidR="00CF1931" w:rsidRPr="00B66777">
        <w:rPr>
          <w:b/>
        </w:rPr>
        <w:tab/>
      </w:r>
      <w:r w:rsidRPr="00B66777">
        <w:rPr>
          <w:b/>
        </w:rPr>
        <w:t>+</w:t>
      </w:r>
      <w:r w:rsidR="00CF1931" w:rsidRPr="00B66777">
        <w:rPr>
          <w:b/>
        </w:rPr>
        <w:tab/>
      </w:r>
      <w:r w:rsidRPr="00B66777">
        <w:rPr>
          <w:b/>
        </w:rPr>
        <w:t xml:space="preserve"> ENERGY</w:t>
      </w:r>
    </w:p>
    <w:p w14:paraId="0DC11610" w14:textId="77777777" w:rsidR="004B1929" w:rsidRPr="00B66777" w:rsidRDefault="004B1929" w:rsidP="009615FA">
      <w:pPr>
        <w:rPr>
          <w:b/>
        </w:rPr>
      </w:pPr>
      <w:r w:rsidRPr="00B66777">
        <w:rPr>
          <w:b/>
          <w:vertAlign w:val="superscript"/>
        </w:rPr>
        <w:t>(</w:t>
      </w:r>
      <w:r w:rsidR="00AB168B" w:rsidRPr="00B66777">
        <w:rPr>
          <w:b/>
          <w:vertAlign w:val="superscript"/>
        </w:rPr>
        <w:t>Glucose</w:t>
      </w:r>
      <w:r w:rsidR="003136B5" w:rsidRPr="00B66777">
        <w:rPr>
          <w:b/>
          <w:vertAlign w:val="superscript"/>
        </w:rPr>
        <w:t>)</w:t>
      </w:r>
      <w:r w:rsidRPr="00B66777">
        <w:rPr>
          <w:b/>
          <w:vertAlign w:val="superscript"/>
        </w:rPr>
        <w:tab/>
      </w:r>
      <w:r w:rsidRPr="00B66777">
        <w:rPr>
          <w:b/>
          <w:vertAlign w:val="superscript"/>
        </w:rPr>
        <w:tab/>
        <w:t xml:space="preserve"> </w:t>
      </w:r>
      <w:proofErr w:type="gramStart"/>
      <w:r w:rsidRPr="00B66777">
        <w:rPr>
          <w:b/>
          <w:vertAlign w:val="superscript"/>
        </w:rPr>
        <w:t xml:space="preserve">   (</w:t>
      </w:r>
      <w:proofErr w:type="gramEnd"/>
      <w:r w:rsidR="00AB168B" w:rsidRPr="00B66777">
        <w:rPr>
          <w:b/>
          <w:vertAlign w:val="superscript"/>
        </w:rPr>
        <w:t>Oxygen</w:t>
      </w:r>
      <w:r w:rsidRPr="00B66777">
        <w:rPr>
          <w:b/>
          <w:vertAlign w:val="superscript"/>
        </w:rPr>
        <w:t>)</w:t>
      </w:r>
      <w:r w:rsidRPr="00B66777">
        <w:rPr>
          <w:b/>
          <w:vertAlign w:val="superscript"/>
        </w:rPr>
        <w:tab/>
      </w:r>
      <w:r w:rsidRPr="00B66777">
        <w:rPr>
          <w:b/>
          <w:vertAlign w:val="superscript"/>
        </w:rPr>
        <w:tab/>
        <w:t>(</w:t>
      </w:r>
      <w:r w:rsidR="00AB168B" w:rsidRPr="00B66777">
        <w:rPr>
          <w:b/>
          <w:vertAlign w:val="superscript"/>
        </w:rPr>
        <w:t>Carbon dioxide</w:t>
      </w:r>
      <w:r w:rsidR="003136B5" w:rsidRPr="00B66777">
        <w:rPr>
          <w:b/>
          <w:vertAlign w:val="superscript"/>
        </w:rPr>
        <w:t>)</w:t>
      </w:r>
      <w:r w:rsidRPr="00B66777">
        <w:rPr>
          <w:b/>
          <w:vertAlign w:val="superscript"/>
        </w:rPr>
        <w:tab/>
      </w:r>
      <w:r w:rsidRPr="00B66777">
        <w:rPr>
          <w:b/>
          <w:vertAlign w:val="superscript"/>
        </w:rPr>
        <w:tab/>
        <w:t>(</w:t>
      </w:r>
      <w:r w:rsidR="00AB168B" w:rsidRPr="00B66777">
        <w:rPr>
          <w:b/>
          <w:vertAlign w:val="superscript"/>
        </w:rPr>
        <w:t>Water</w:t>
      </w:r>
      <w:r w:rsidRPr="00B66777">
        <w:rPr>
          <w:b/>
          <w:vertAlign w:val="superscript"/>
        </w:rPr>
        <w:t>)</w:t>
      </w:r>
      <w:r w:rsidRPr="00B66777">
        <w:rPr>
          <w:b/>
          <w:vertAlign w:val="superscript"/>
        </w:rPr>
        <w:tab/>
        <w:t xml:space="preserve">               (ATP)</w:t>
      </w:r>
    </w:p>
    <w:p w14:paraId="437825F9" w14:textId="77777777" w:rsidR="00D5582D" w:rsidRPr="00B66777" w:rsidRDefault="00D5582D" w:rsidP="009615FA">
      <w:pPr>
        <w:jc w:val="both"/>
      </w:pPr>
      <w:r w:rsidRPr="00B66777">
        <w:t>TYPES OF RESPIRATION</w:t>
      </w:r>
    </w:p>
    <w:p w14:paraId="7355AA34" w14:textId="77777777" w:rsidR="00145809" w:rsidRPr="00B66777" w:rsidRDefault="005F78DF" w:rsidP="006721F3">
      <w:pPr>
        <w:numPr>
          <w:ilvl w:val="0"/>
          <w:numId w:val="106"/>
        </w:numPr>
        <w:tabs>
          <w:tab w:val="clear" w:pos="1080"/>
        </w:tabs>
        <w:ind w:left="360" w:hanging="360"/>
        <w:jc w:val="both"/>
      </w:pPr>
      <w:r w:rsidRPr="00B66777">
        <w:t>Aerobic respiration:</w:t>
      </w:r>
      <w:r w:rsidR="00D5582D" w:rsidRPr="00B66777">
        <w:t xml:space="preserve"> This is the type of respiration that takes place in the presence of </w:t>
      </w:r>
    </w:p>
    <w:p w14:paraId="386F8A8C" w14:textId="77777777" w:rsidR="00D5582D" w:rsidRPr="00B66777" w:rsidRDefault="00D5582D" w:rsidP="00145809">
      <w:pPr>
        <w:ind w:left="360"/>
        <w:jc w:val="both"/>
      </w:pPr>
      <w:r w:rsidRPr="00B66777">
        <w:t>oxygen.</w:t>
      </w:r>
    </w:p>
    <w:p w14:paraId="2A22E7DD" w14:textId="77777777" w:rsidR="00CF1931" w:rsidRPr="00B66777" w:rsidRDefault="00CF1931" w:rsidP="009615FA">
      <w:pPr>
        <w:ind w:left="1080" w:hanging="720"/>
        <w:jc w:val="center"/>
        <w:rPr>
          <w:b/>
        </w:rPr>
      </w:pPr>
      <w:r w:rsidRPr="00B66777">
        <w:rPr>
          <w:b/>
        </w:rPr>
        <w:t>C</w:t>
      </w:r>
      <w:r w:rsidRPr="00B66777">
        <w:rPr>
          <w:b/>
          <w:vertAlign w:val="subscript"/>
        </w:rPr>
        <w:t xml:space="preserve">6 </w:t>
      </w:r>
      <w:r w:rsidRPr="00B66777">
        <w:rPr>
          <w:b/>
        </w:rPr>
        <w:t>H</w:t>
      </w:r>
      <w:r w:rsidRPr="00B66777">
        <w:rPr>
          <w:b/>
          <w:vertAlign w:val="subscript"/>
        </w:rPr>
        <w:t xml:space="preserve">12 </w:t>
      </w:r>
      <w:r w:rsidRPr="00B66777">
        <w:rPr>
          <w:b/>
        </w:rPr>
        <w:t>O</w:t>
      </w:r>
      <w:r w:rsidRPr="00B66777">
        <w:rPr>
          <w:b/>
          <w:vertAlign w:val="subscript"/>
        </w:rPr>
        <w:t>6</w:t>
      </w:r>
      <w:r w:rsidRPr="00B66777">
        <w:rPr>
          <w:b/>
        </w:rPr>
        <w:tab/>
        <w:t>+</w:t>
      </w:r>
      <w:r w:rsidRPr="00B66777">
        <w:rPr>
          <w:b/>
        </w:rPr>
        <w:tab/>
        <w:t>6O</w:t>
      </w:r>
      <w:r w:rsidRPr="00B66777">
        <w:rPr>
          <w:b/>
          <w:vertAlign w:val="subscript"/>
        </w:rPr>
        <w:t>2</w:t>
      </w:r>
      <w:r w:rsidRPr="00B66777">
        <w:rPr>
          <w:b/>
        </w:rPr>
        <w:tab/>
      </w:r>
      <w:r w:rsidRPr="00B66777">
        <w:rPr>
          <w:b/>
        </w:rPr>
        <w:tab/>
      </w:r>
      <w:r w:rsidRPr="00B66777">
        <w:rPr>
          <w:b/>
        </w:rPr>
        <w:sym w:font="Wingdings" w:char="F0E0"/>
      </w:r>
      <w:r w:rsidRPr="00B66777">
        <w:rPr>
          <w:b/>
        </w:rPr>
        <w:tab/>
        <w:t>6CO</w:t>
      </w:r>
      <w:r w:rsidRPr="00B66777">
        <w:rPr>
          <w:b/>
          <w:vertAlign w:val="subscript"/>
        </w:rPr>
        <w:t>2</w:t>
      </w:r>
      <w:r w:rsidRPr="00B66777">
        <w:rPr>
          <w:b/>
        </w:rPr>
        <w:tab/>
      </w:r>
      <w:r w:rsidRPr="00B66777">
        <w:rPr>
          <w:b/>
        </w:rPr>
        <w:tab/>
        <w:t xml:space="preserve">+ </w:t>
      </w:r>
      <w:r w:rsidRPr="00B66777">
        <w:rPr>
          <w:b/>
        </w:rPr>
        <w:tab/>
        <w:t>6H</w:t>
      </w:r>
      <w:r w:rsidRPr="00B66777">
        <w:rPr>
          <w:b/>
          <w:vertAlign w:val="subscript"/>
        </w:rPr>
        <w:t>2</w:t>
      </w:r>
      <w:r w:rsidRPr="00B66777">
        <w:rPr>
          <w:b/>
        </w:rPr>
        <w:t xml:space="preserve">O </w:t>
      </w:r>
      <w:r w:rsidRPr="00B66777">
        <w:rPr>
          <w:b/>
        </w:rPr>
        <w:tab/>
        <w:t>+            ENERGY</w:t>
      </w:r>
    </w:p>
    <w:p w14:paraId="1825DC4F" w14:textId="77777777" w:rsidR="00CF1931" w:rsidRPr="00B66777" w:rsidRDefault="00CF1931" w:rsidP="009615FA">
      <w:pPr>
        <w:ind w:left="1080" w:hanging="720"/>
        <w:rPr>
          <w:b/>
        </w:rPr>
      </w:pPr>
      <w:r w:rsidRPr="00B66777">
        <w:rPr>
          <w:b/>
          <w:vertAlign w:val="superscript"/>
        </w:rPr>
        <w:t xml:space="preserve">          (</w:t>
      </w:r>
      <w:r w:rsidR="00AB168B" w:rsidRPr="00B66777">
        <w:rPr>
          <w:b/>
          <w:vertAlign w:val="superscript"/>
        </w:rPr>
        <w:t>Glucose</w:t>
      </w:r>
      <w:r w:rsidR="003136B5" w:rsidRPr="00B66777">
        <w:rPr>
          <w:b/>
          <w:vertAlign w:val="superscript"/>
        </w:rPr>
        <w:t>)</w:t>
      </w:r>
      <w:r w:rsidRPr="00B66777">
        <w:rPr>
          <w:b/>
          <w:vertAlign w:val="superscript"/>
        </w:rPr>
        <w:tab/>
      </w:r>
      <w:r w:rsidRPr="00B66777">
        <w:rPr>
          <w:b/>
          <w:vertAlign w:val="superscript"/>
        </w:rPr>
        <w:tab/>
        <w:t xml:space="preserve"> </w:t>
      </w:r>
      <w:proofErr w:type="gramStart"/>
      <w:r w:rsidRPr="00B66777">
        <w:rPr>
          <w:b/>
          <w:vertAlign w:val="superscript"/>
        </w:rPr>
        <w:t xml:space="preserve">   (</w:t>
      </w:r>
      <w:proofErr w:type="gramEnd"/>
      <w:r w:rsidR="00AB168B" w:rsidRPr="00B66777">
        <w:rPr>
          <w:b/>
          <w:vertAlign w:val="superscript"/>
        </w:rPr>
        <w:t>Oxygen</w:t>
      </w:r>
      <w:r w:rsidRPr="00B66777">
        <w:rPr>
          <w:b/>
          <w:vertAlign w:val="superscript"/>
        </w:rPr>
        <w:t>)</w:t>
      </w:r>
      <w:r w:rsidRPr="00B66777">
        <w:rPr>
          <w:b/>
          <w:vertAlign w:val="superscript"/>
        </w:rPr>
        <w:tab/>
      </w:r>
      <w:r w:rsidRPr="00B66777">
        <w:rPr>
          <w:b/>
          <w:vertAlign w:val="superscript"/>
        </w:rPr>
        <w:tab/>
        <w:t>(</w:t>
      </w:r>
      <w:r w:rsidR="00AB168B" w:rsidRPr="00B66777">
        <w:rPr>
          <w:b/>
          <w:vertAlign w:val="superscript"/>
        </w:rPr>
        <w:t>Carbon</w:t>
      </w:r>
      <w:r w:rsidRPr="00B66777">
        <w:rPr>
          <w:b/>
          <w:vertAlign w:val="superscript"/>
        </w:rPr>
        <w:t xml:space="preserve"> dioxid</w:t>
      </w:r>
      <w:r w:rsidR="003136B5" w:rsidRPr="00B66777">
        <w:rPr>
          <w:b/>
          <w:vertAlign w:val="superscript"/>
        </w:rPr>
        <w:t>e)</w:t>
      </w:r>
      <w:r w:rsidRPr="00B66777">
        <w:rPr>
          <w:b/>
          <w:vertAlign w:val="superscript"/>
        </w:rPr>
        <w:tab/>
      </w:r>
      <w:r w:rsidRPr="00B66777">
        <w:rPr>
          <w:b/>
          <w:vertAlign w:val="superscript"/>
        </w:rPr>
        <w:tab/>
        <w:t xml:space="preserve">      (</w:t>
      </w:r>
      <w:r w:rsidR="00AB168B" w:rsidRPr="00B66777">
        <w:rPr>
          <w:b/>
          <w:vertAlign w:val="superscript"/>
        </w:rPr>
        <w:t>Water)</w:t>
      </w:r>
      <w:r w:rsidR="00AB168B" w:rsidRPr="00B66777">
        <w:rPr>
          <w:b/>
          <w:vertAlign w:val="superscript"/>
        </w:rPr>
        <w:tab/>
      </w:r>
      <w:r w:rsidRPr="00B66777">
        <w:rPr>
          <w:b/>
          <w:vertAlign w:val="superscript"/>
        </w:rPr>
        <w:t>(ATP)</w:t>
      </w:r>
    </w:p>
    <w:p w14:paraId="7F818010" w14:textId="77777777" w:rsidR="00D5582D" w:rsidRPr="00B66777" w:rsidRDefault="00D5582D" w:rsidP="006721F3">
      <w:pPr>
        <w:numPr>
          <w:ilvl w:val="0"/>
          <w:numId w:val="106"/>
        </w:numPr>
        <w:tabs>
          <w:tab w:val="clear" w:pos="1080"/>
        </w:tabs>
        <w:ind w:left="360" w:hanging="360"/>
        <w:jc w:val="both"/>
      </w:pPr>
      <w:r w:rsidRPr="00B66777">
        <w:t>Anaerobic respiration – This is the type of respiration that takes place in the absence of oxygen. Anaerobic respiration is also known as fermentation.</w:t>
      </w:r>
    </w:p>
    <w:p w14:paraId="261ADCF3" w14:textId="77777777" w:rsidR="00D5582D" w:rsidRPr="00B66777" w:rsidRDefault="00D5582D" w:rsidP="009615FA">
      <w:pPr>
        <w:jc w:val="center"/>
        <w:rPr>
          <w:b/>
        </w:rPr>
      </w:pPr>
      <w:r w:rsidRPr="00B66777">
        <w:rPr>
          <w:b/>
        </w:rPr>
        <w:t>C</w:t>
      </w:r>
      <w:r w:rsidRPr="00B66777">
        <w:rPr>
          <w:b/>
          <w:vertAlign w:val="subscript"/>
        </w:rPr>
        <w:t>6</w:t>
      </w:r>
      <w:r w:rsidRPr="00B66777">
        <w:rPr>
          <w:b/>
        </w:rPr>
        <w:t>H</w:t>
      </w:r>
      <w:r w:rsidRPr="00B66777">
        <w:rPr>
          <w:b/>
          <w:vertAlign w:val="subscript"/>
        </w:rPr>
        <w:t>12</w:t>
      </w:r>
      <w:r w:rsidRPr="00B66777">
        <w:rPr>
          <w:b/>
        </w:rPr>
        <w:t>O</w:t>
      </w:r>
      <w:r w:rsidRPr="00B66777">
        <w:rPr>
          <w:b/>
          <w:vertAlign w:val="subscript"/>
        </w:rPr>
        <w:t xml:space="preserve">6 </w:t>
      </w:r>
      <w:r w:rsidR="00CF1931" w:rsidRPr="00B66777">
        <w:rPr>
          <w:b/>
          <w:vertAlign w:val="subscript"/>
        </w:rPr>
        <w:tab/>
      </w:r>
      <w:r w:rsidR="00CF1931" w:rsidRPr="00B66777">
        <w:rPr>
          <w:b/>
        </w:rPr>
        <w:sym w:font="Wingdings" w:char="F0E0"/>
      </w:r>
      <w:r w:rsidR="00CF1931" w:rsidRPr="00B66777">
        <w:rPr>
          <w:b/>
        </w:rPr>
        <w:tab/>
        <w:t>2</w:t>
      </w:r>
      <w:r w:rsidRPr="00B66777">
        <w:rPr>
          <w:b/>
        </w:rPr>
        <w:t>C</w:t>
      </w:r>
      <w:r w:rsidRPr="00B66777">
        <w:rPr>
          <w:b/>
          <w:vertAlign w:val="subscript"/>
        </w:rPr>
        <w:t>2</w:t>
      </w:r>
      <w:r w:rsidRPr="00B66777">
        <w:rPr>
          <w:b/>
        </w:rPr>
        <w:t>H</w:t>
      </w:r>
      <w:r w:rsidRPr="00B66777">
        <w:rPr>
          <w:b/>
          <w:vertAlign w:val="subscript"/>
        </w:rPr>
        <w:t>5</w:t>
      </w:r>
      <w:r w:rsidRPr="00B66777">
        <w:rPr>
          <w:b/>
        </w:rPr>
        <w:t>OH</w:t>
      </w:r>
      <w:r w:rsidR="00CF1931" w:rsidRPr="00B66777">
        <w:rPr>
          <w:b/>
        </w:rPr>
        <w:tab/>
      </w:r>
      <w:r w:rsidR="00CF1931" w:rsidRPr="00B66777">
        <w:rPr>
          <w:b/>
        </w:rPr>
        <w:tab/>
      </w:r>
      <w:r w:rsidRPr="00B66777">
        <w:rPr>
          <w:b/>
        </w:rPr>
        <w:t xml:space="preserve"> + </w:t>
      </w:r>
      <w:r w:rsidR="00CF1931" w:rsidRPr="00B66777">
        <w:rPr>
          <w:b/>
        </w:rPr>
        <w:tab/>
        <w:t>2</w:t>
      </w:r>
      <w:r w:rsidRPr="00B66777">
        <w:rPr>
          <w:b/>
        </w:rPr>
        <w:t>CO</w:t>
      </w:r>
      <w:r w:rsidRPr="00B66777">
        <w:rPr>
          <w:b/>
          <w:vertAlign w:val="subscript"/>
        </w:rPr>
        <w:t>2</w:t>
      </w:r>
      <w:r w:rsidR="00CF1931" w:rsidRPr="00B66777">
        <w:rPr>
          <w:b/>
        </w:rPr>
        <w:tab/>
      </w:r>
      <w:r w:rsidR="00CF1931" w:rsidRPr="00B66777">
        <w:rPr>
          <w:b/>
        </w:rPr>
        <w:tab/>
      </w:r>
      <w:r w:rsidRPr="00B66777">
        <w:rPr>
          <w:b/>
        </w:rPr>
        <w:t>+</w:t>
      </w:r>
      <w:r w:rsidR="00CF1931" w:rsidRPr="00B66777">
        <w:rPr>
          <w:b/>
        </w:rPr>
        <w:tab/>
      </w:r>
      <w:r w:rsidRPr="00B66777">
        <w:rPr>
          <w:b/>
        </w:rPr>
        <w:t xml:space="preserve"> ENERGY</w:t>
      </w:r>
    </w:p>
    <w:p w14:paraId="6F9B28EC" w14:textId="77777777" w:rsidR="00CF1931" w:rsidRPr="00B66777" w:rsidRDefault="00CF1931" w:rsidP="009615FA">
      <w:pPr>
        <w:rPr>
          <w:b/>
        </w:rPr>
      </w:pPr>
      <w:r w:rsidRPr="00B66777">
        <w:rPr>
          <w:b/>
          <w:vertAlign w:val="superscript"/>
        </w:rPr>
        <w:tab/>
        <w:t>(</w:t>
      </w:r>
      <w:r w:rsidR="00AB168B" w:rsidRPr="00B66777">
        <w:rPr>
          <w:b/>
          <w:vertAlign w:val="superscript"/>
        </w:rPr>
        <w:t>Glucose</w:t>
      </w:r>
      <w:r w:rsidR="003136B5" w:rsidRPr="00B66777">
        <w:rPr>
          <w:b/>
          <w:vertAlign w:val="superscript"/>
        </w:rPr>
        <w:t>)</w:t>
      </w:r>
      <w:r w:rsidRPr="00B66777">
        <w:rPr>
          <w:b/>
          <w:vertAlign w:val="superscript"/>
        </w:rPr>
        <w:tab/>
      </w:r>
      <w:r w:rsidRPr="00B66777">
        <w:rPr>
          <w:b/>
          <w:vertAlign w:val="superscript"/>
        </w:rPr>
        <w:tab/>
      </w:r>
      <w:r w:rsidRPr="00B66777">
        <w:rPr>
          <w:b/>
          <w:vertAlign w:val="superscript"/>
        </w:rPr>
        <w:tab/>
      </w:r>
      <w:proofErr w:type="gramStart"/>
      <w:r w:rsidRPr="00B66777">
        <w:rPr>
          <w:b/>
          <w:vertAlign w:val="superscript"/>
        </w:rPr>
        <w:t xml:space="preserve">   (</w:t>
      </w:r>
      <w:proofErr w:type="gramEnd"/>
      <w:r w:rsidR="00AB168B" w:rsidRPr="00B66777">
        <w:rPr>
          <w:b/>
          <w:vertAlign w:val="superscript"/>
        </w:rPr>
        <w:t>Alcohol</w:t>
      </w:r>
      <w:r w:rsidRPr="00B66777">
        <w:rPr>
          <w:b/>
          <w:vertAlign w:val="superscript"/>
        </w:rPr>
        <w:t>)</w:t>
      </w:r>
      <w:r w:rsidRPr="00B66777">
        <w:rPr>
          <w:b/>
          <w:vertAlign w:val="superscript"/>
        </w:rPr>
        <w:tab/>
      </w:r>
      <w:r w:rsidRPr="00B66777">
        <w:rPr>
          <w:b/>
          <w:vertAlign w:val="superscript"/>
        </w:rPr>
        <w:tab/>
      </w:r>
      <w:r w:rsidRPr="00B66777">
        <w:rPr>
          <w:b/>
          <w:vertAlign w:val="superscript"/>
        </w:rPr>
        <w:tab/>
        <w:t xml:space="preserve">         (</w:t>
      </w:r>
      <w:r w:rsidR="00AB168B" w:rsidRPr="00B66777">
        <w:rPr>
          <w:b/>
          <w:vertAlign w:val="superscript"/>
        </w:rPr>
        <w:t>Carbon</w:t>
      </w:r>
      <w:r w:rsidRPr="00B66777">
        <w:rPr>
          <w:b/>
          <w:vertAlign w:val="superscript"/>
        </w:rPr>
        <w:t xml:space="preserve"> dioxid</w:t>
      </w:r>
      <w:r w:rsidR="003136B5" w:rsidRPr="00B66777">
        <w:rPr>
          <w:b/>
          <w:vertAlign w:val="superscript"/>
        </w:rPr>
        <w:t>e)</w:t>
      </w:r>
      <w:r w:rsidRPr="00B66777">
        <w:rPr>
          <w:b/>
          <w:vertAlign w:val="superscript"/>
        </w:rPr>
        <w:tab/>
      </w:r>
      <w:r w:rsidRPr="00B66777">
        <w:rPr>
          <w:b/>
          <w:vertAlign w:val="superscript"/>
        </w:rPr>
        <w:tab/>
      </w:r>
      <w:r w:rsidRPr="00B66777">
        <w:rPr>
          <w:b/>
          <w:vertAlign w:val="superscript"/>
        </w:rPr>
        <w:tab/>
        <w:t xml:space="preserve">     (ATP)</w:t>
      </w:r>
    </w:p>
    <w:p w14:paraId="2E7DCCFD" w14:textId="77777777" w:rsidR="00CF1931" w:rsidRPr="00B66777" w:rsidRDefault="00CF1931" w:rsidP="009615FA">
      <w:pPr>
        <w:jc w:val="center"/>
      </w:pPr>
    </w:p>
    <w:p w14:paraId="2B2DC514" w14:textId="77777777" w:rsidR="009615FA" w:rsidRPr="00B66777" w:rsidRDefault="00D5582D" w:rsidP="009615FA">
      <w:pPr>
        <w:jc w:val="both"/>
      </w:pPr>
      <w:r w:rsidRPr="00B66777">
        <w:t>RESPIRATORY ORGANS</w:t>
      </w:r>
    </w:p>
    <w:p w14:paraId="15EE4877" w14:textId="77777777" w:rsidR="00D5582D" w:rsidRPr="00B66777" w:rsidRDefault="00244B54" w:rsidP="009615FA">
      <w:pPr>
        <w:jc w:val="both"/>
      </w:pPr>
      <w:r w:rsidRPr="00B66777">
        <w:t>T</w:t>
      </w:r>
      <w:r w:rsidR="006F44D2" w:rsidRPr="00B66777">
        <w:t>hi</w:t>
      </w:r>
      <w:r w:rsidRPr="00B66777">
        <w:t>s</w:t>
      </w:r>
      <w:r w:rsidR="006F44D2" w:rsidRPr="00B66777">
        <w:t xml:space="preserve"> re</w:t>
      </w:r>
      <w:r w:rsidRPr="00B66777">
        <w:t>f</w:t>
      </w:r>
      <w:r w:rsidR="006F44D2" w:rsidRPr="00B66777">
        <w:t>er</w:t>
      </w:r>
      <w:r w:rsidRPr="00B66777">
        <w:t>s</w:t>
      </w:r>
      <w:r w:rsidR="006F44D2" w:rsidRPr="00B66777">
        <w:t xml:space="preserve"> to organ </w:t>
      </w:r>
      <w:r w:rsidRPr="00B66777">
        <w:t>s</w:t>
      </w:r>
      <w:r w:rsidR="006F44D2" w:rsidRPr="00B66777">
        <w:t>uch a</w:t>
      </w:r>
      <w:r w:rsidRPr="00B66777">
        <w:t>s</w:t>
      </w:r>
      <w:r w:rsidR="006F44D2" w:rsidRPr="00B66777">
        <w:t xml:space="preserve"> the lung</w:t>
      </w:r>
      <w:r w:rsidRPr="00B66777">
        <w:t>s</w:t>
      </w:r>
      <w:r w:rsidR="006F44D2" w:rsidRPr="00B66777">
        <w:t xml:space="preserve"> in land animal</w:t>
      </w:r>
      <w:r w:rsidRPr="00B66777">
        <w:t>s</w:t>
      </w:r>
      <w:r w:rsidR="006F44D2" w:rsidRPr="00B66777">
        <w:t xml:space="preserve"> and gill</w:t>
      </w:r>
      <w:r w:rsidRPr="00B66777">
        <w:t>s</w:t>
      </w:r>
      <w:r w:rsidR="006F44D2" w:rsidRPr="00B66777">
        <w:t xml:space="preserve"> in aquatic animal</w:t>
      </w:r>
      <w:r w:rsidRPr="00B66777">
        <w:t>s</w:t>
      </w:r>
      <w:r w:rsidR="006F44D2" w:rsidRPr="00B66777">
        <w:t>.</w:t>
      </w:r>
    </w:p>
    <w:p w14:paraId="715EB98C" w14:textId="77777777" w:rsidR="00244B54" w:rsidRPr="00B66777" w:rsidRDefault="00244B54" w:rsidP="009615FA">
      <w:pPr>
        <w:jc w:val="both"/>
      </w:pPr>
    </w:p>
    <w:p w14:paraId="5A01122A" w14:textId="77777777" w:rsidR="00B354B6" w:rsidRPr="00B66777" w:rsidRDefault="00B354B6" w:rsidP="009615FA">
      <w:pPr>
        <w:jc w:val="both"/>
        <w:rPr>
          <w:shd w:val="clear" w:color="auto" w:fill="FFFFFF"/>
        </w:rPr>
      </w:pPr>
      <w:r w:rsidRPr="00B66777">
        <w:t>Land animals use lungs for respiration. Other organs that aid respiration in land animals are the nostrils</w:t>
      </w:r>
      <w:r w:rsidRPr="00B66777">
        <w:rPr>
          <w:shd w:val="clear" w:color="auto" w:fill="FFFFFF"/>
        </w:rPr>
        <w:t xml:space="preserve"> (two external openings of the nasal cavity in vertebrates that admit air to the lungs), </w:t>
      </w:r>
      <w:proofErr w:type="spellStart"/>
      <w:proofErr w:type="gramStart"/>
      <w:r w:rsidRPr="00B66777">
        <w:t>pharnyx,</w:t>
      </w:r>
      <w:r w:rsidRPr="00B66777">
        <w:rPr>
          <w:shd w:val="clear" w:color="auto" w:fill="FFFFFF"/>
        </w:rPr>
        <w:t>L</w:t>
      </w:r>
      <w:r w:rsidRPr="00B66777">
        <w:t>arynx</w:t>
      </w:r>
      <w:proofErr w:type="spellEnd"/>
      <w:proofErr w:type="gramEnd"/>
      <w:r w:rsidR="002C14D0" w:rsidRPr="00B66777">
        <w:t xml:space="preserve"> (</w:t>
      </w:r>
      <w:r w:rsidRPr="00B66777">
        <w:rPr>
          <w:shd w:val="clear" w:color="auto" w:fill="FFFFFF"/>
        </w:rPr>
        <w:t xml:space="preserve">situated just below where the tract of the pharynx splits into the trachea and the </w:t>
      </w:r>
      <w:proofErr w:type="spellStart"/>
      <w:r w:rsidRPr="00B66777">
        <w:rPr>
          <w:shd w:val="clear" w:color="auto" w:fill="FFFFFF"/>
        </w:rPr>
        <w:t>oesophagus</w:t>
      </w:r>
      <w:proofErr w:type="spellEnd"/>
      <w:r w:rsidR="002C14D0" w:rsidRPr="00B66777">
        <w:rPr>
          <w:shd w:val="clear" w:color="auto" w:fill="FFFFFF"/>
        </w:rPr>
        <w:t>)</w:t>
      </w:r>
      <w:r w:rsidRPr="00B66777">
        <w:rPr>
          <w:shd w:val="clear" w:color="auto" w:fill="FFFFFF"/>
        </w:rPr>
        <w:t>. The </w:t>
      </w:r>
      <w:r w:rsidRPr="00B66777">
        <w:rPr>
          <w:bCs/>
          <w:shd w:val="clear" w:color="auto" w:fill="FFFFFF"/>
        </w:rPr>
        <w:t>trachea</w:t>
      </w:r>
      <w:r w:rsidR="002C14D0" w:rsidRPr="00B66777">
        <w:rPr>
          <w:shd w:val="clear" w:color="auto" w:fill="FFFFFF"/>
        </w:rPr>
        <w:t xml:space="preserve"> (</w:t>
      </w:r>
      <w:r w:rsidRPr="00B66777">
        <w:rPr>
          <w:shd w:val="clear" w:color="auto" w:fill="FFFFFF"/>
        </w:rPr>
        <w:t>windpip</w:t>
      </w:r>
      <w:r w:rsidR="003136B5" w:rsidRPr="00B66777">
        <w:rPr>
          <w:shd w:val="clear" w:color="auto" w:fill="FFFFFF"/>
        </w:rPr>
        <w:t>e)</w:t>
      </w:r>
      <w:r w:rsidRPr="00B66777">
        <w:rPr>
          <w:shd w:val="clear" w:color="auto" w:fill="FFFFFF"/>
        </w:rPr>
        <w:t xml:space="preserve"> is a cartilaginous tube that connects the pharynx and larynx to the lungs, allowing the passage of air, and so is present in almost all air-breathing animals with lungs. The </w:t>
      </w:r>
      <w:r w:rsidRPr="00B66777">
        <w:rPr>
          <w:bCs/>
          <w:shd w:val="clear" w:color="auto" w:fill="FFFFFF"/>
        </w:rPr>
        <w:t>trachea</w:t>
      </w:r>
      <w:r w:rsidRPr="00B66777">
        <w:rPr>
          <w:shd w:val="clear" w:color="auto" w:fill="FFFFFF"/>
        </w:rPr>
        <w:t> extends from the larynx and branches into the two primary bronchi. E</w:t>
      </w:r>
      <w:r w:rsidRPr="00B66777">
        <w:t>piglottis disallows entrance of food particles into the trachea. bronchi</w:t>
      </w:r>
      <w:r w:rsidRPr="00B66777">
        <w:rPr>
          <w:shd w:val="clear" w:color="auto" w:fill="FFFFFF"/>
        </w:rPr>
        <w:t xml:space="preserve"> is a passage of airway in the respiratory system that conducts air into the </w:t>
      </w:r>
      <w:proofErr w:type="spellStart"/>
      <w:proofErr w:type="gramStart"/>
      <w:r w:rsidRPr="00B66777">
        <w:rPr>
          <w:shd w:val="clear" w:color="auto" w:fill="FFFFFF"/>
        </w:rPr>
        <w:t>lungs.The</w:t>
      </w:r>
      <w:proofErr w:type="spellEnd"/>
      <w:proofErr w:type="gramEnd"/>
      <w:r w:rsidRPr="00B66777">
        <w:rPr>
          <w:shd w:val="clear" w:color="auto" w:fill="FFFFFF"/>
        </w:rPr>
        <w:t xml:space="preserve"> bronchioles or </w:t>
      </w:r>
      <w:proofErr w:type="spellStart"/>
      <w:r w:rsidRPr="00B66777">
        <w:rPr>
          <w:shd w:val="clear" w:color="auto" w:fill="FFFFFF"/>
        </w:rPr>
        <w:t>bronchioli</w:t>
      </w:r>
      <w:proofErr w:type="spellEnd"/>
      <w:r w:rsidRPr="00B66777">
        <w:rPr>
          <w:shd w:val="clear" w:color="auto" w:fill="FFFFFF"/>
        </w:rPr>
        <w:t xml:space="preserve"> are the passageways by which air passes through the nose or mouth to the alveoli (air sacs) of the lung. A</w:t>
      </w:r>
      <w:r w:rsidR="002C14D0" w:rsidRPr="00B66777">
        <w:rPr>
          <w:shd w:val="clear" w:color="auto" w:fill="FFFFFF"/>
        </w:rPr>
        <w:t xml:space="preserve">lveoli are tiny sacs within the </w:t>
      </w:r>
      <w:r w:rsidRPr="00B66777">
        <w:rPr>
          <w:shd w:val="clear" w:color="auto" w:fill="FFFFFF"/>
        </w:rPr>
        <w:t>lungs that allow oxygen and carbon dioxide to move bet</w:t>
      </w:r>
      <w:r w:rsidR="004D0C84" w:rsidRPr="00B66777">
        <w:rPr>
          <w:shd w:val="clear" w:color="auto" w:fill="FFFFFF"/>
        </w:rPr>
        <w:t>ween the lungs and bloodstream.</w:t>
      </w:r>
    </w:p>
    <w:p w14:paraId="7622BB15" w14:textId="77777777" w:rsidR="004D0C84" w:rsidRPr="00B66777" w:rsidRDefault="0056625D" w:rsidP="009615FA">
      <w:pPr>
        <w:jc w:val="center"/>
      </w:pPr>
      <w:r w:rsidRPr="00B66777">
        <w:rPr>
          <w:noProof/>
        </w:rPr>
        <w:lastRenderedPageBreak/>
        <w:drawing>
          <wp:inline distT="0" distB="0" distL="0" distR="0" wp14:anchorId="5A1198D9" wp14:editId="7021A01C">
            <wp:extent cx="2790825" cy="2590800"/>
            <wp:effectExtent l="0" t="0" r="9525" b="0"/>
            <wp:docPr id="14" name="Picture 11" descr="Description: C:\Users\AKANDE ANTHONY\Downloads\respiratory-system-of-goat-15-6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C:\Users\AKANDE ANTHONY\Downloads\respiratory-system-of-goat-15-638.jpg"/>
                    <pic:cNvPicPr>
                      <a:picLocks noChangeAspect="1" noChangeArrowheads="1"/>
                    </pic:cNvPicPr>
                  </pic:nvPicPr>
                  <pic:blipFill>
                    <a:blip r:embed="rId16">
                      <a:extLst>
                        <a:ext uri="{28A0092B-C50C-407E-A947-70E740481C1C}">
                          <a14:useLocalDpi xmlns:a14="http://schemas.microsoft.com/office/drawing/2010/main" val="0"/>
                        </a:ext>
                      </a:extLst>
                    </a:blip>
                    <a:srcRect l="42215" t="21153" r="5939" b="14922"/>
                    <a:stretch>
                      <a:fillRect/>
                    </a:stretch>
                  </pic:blipFill>
                  <pic:spPr bwMode="auto">
                    <a:xfrm>
                      <a:off x="0" y="0"/>
                      <a:ext cx="2790825" cy="2590800"/>
                    </a:xfrm>
                    <a:prstGeom prst="rect">
                      <a:avLst/>
                    </a:prstGeom>
                    <a:noFill/>
                    <a:ln>
                      <a:noFill/>
                    </a:ln>
                  </pic:spPr>
                </pic:pic>
              </a:graphicData>
            </a:graphic>
          </wp:inline>
        </w:drawing>
      </w:r>
    </w:p>
    <w:p w14:paraId="2D700F10" w14:textId="77777777" w:rsidR="00B375F4" w:rsidRPr="00B66777" w:rsidRDefault="00B375F4" w:rsidP="009615FA">
      <w:pPr>
        <w:jc w:val="center"/>
      </w:pPr>
      <w:r w:rsidRPr="00B66777">
        <w:t>The lungs</w:t>
      </w:r>
    </w:p>
    <w:p w14:paraId="3EFEAB29" w14:textId="77777777" w:rsidR="002C14D0" w:rsidRPr="00B66777" w:rsidRDefault="00CD0C7B" w:rsidP="009615FA">
      <w:pPr>
        <w:pStyle w:val="NormalWeb"/>
        <w:shd w:val="clear" w:color="auto" w:fill="FFFFFF"/>
        <w:spacing w:before="0" w:beforeAutospacing="0" w:after="0" w:afterAutospacing="0"/>
        <w:textAlignment w:val="baseline"/>
        <w:rPr>
          <w:color w:val="222222"/>
        </w:rPr>
      </w:pPr>
      <w:r w:rsidRPr="00B66777">
        <w:t>PROCESS</w:t>
      </w:r>
      <w:r w:rsidR="002C14D0" w:rsidRPr="00B66777">
        <w:t xml:space="preserve"> OF BREATHING</w:t>
      </w:r>
    </w:p>
    <w:p w14:paraId="4AF90F46" w14:textId="77777777" w:rsidR="00B354B6" w:rsidRPr="00B66777" w:rsidRDefault="002C14D0" w:rsidP="00B04580">
      <w:pPr>
        <w:pStyle w:val="NormalWeb"/>
        <w:shd w:val="clear" w:color="auto" w:fill="FFFFFF"/>
        <w:spacing w:before="0" w:beforeAutospacing="0" w:after="0" w:afterAutospacing="0"/>
        <w:textAlignment w:val="baseline"/>
        <w:rPr>
          <w:color w:val="222222"/>
        </w:rPr>
      </w:pPr>
      <w:r w:rsidRPr="00B66777">
        <w:rPr>
          <w:color w:val="222222"/>
        </w:rPr>
        <w:t>Breathing process</w:t>
      </w:r>
      <w:r w:rsidR="00B15BA4" w:rsidRPr="00B66777">
        <w:rPr>
          <w:color w:val="222222"/>
        </w:rPr>
        <w:t xml:space="preserve"> is an </w:t>
      </w:r>
      <w:r w:rsidR="00B354B6" w:rsidRPr="00B66777">
        <w:rPr>
          <w:color w:val="222222"/>
        </w:rPr>
        <w:t>activity that takes place</w:t>
      </w:r>
      <w:r w:rsidRPr="00B66777">
        <w:rPr>
          <w:color w:val="222222"/>
        </w:rPr>
        <w:t xml:space="preserve"> consciously or not,</w:t>
      </w:r>
      <w:r w:rsidR="00B354B6" w:rsidRPr="00B66777">
        <w:rPr>
          <w:color w:val="222222"/>
        </w:rPr>
        <w:t xml:space="preserve"> process of breathing moves air in and out of the lungs. </w:t>
      </w:r>
      <w:r w:rsidR="00B04580" w:rsidRPr="00B66777">
        <w:rPr>
          <w:color w:val="222222"/>
        </w:rPr>
        <w:t>In</w:t>
      </w:r>
      <w:r w:rsidR="00B15BA4" w:rsidRPr="00B66777">
        <w:rPr>
          <w:color w:val="222222"/>
        </w:rPr>
        <w:t xml:space="preserve">ward movement of air is called inhalation </w:t>
      </w:r>
      <w:r w:rsidR="00B04580" w:rsidRPr="00B66777">
        <w:rPr>
          <w:color w:val="222222"/>
        </w:rPr>
        <w:t>while exhalation is the outward movement of air from the animal body.</w:t>
      </w:r>
    </w:p>
    <w:p w14:paraId="4FCBBFEE" w14:textId="77777777" w:rsidR="00CD0C7B" w:rsidRPr="00B66777" w:rsidRDefault="00CD0C7B" w:rsidP="009615FA">
      <w:pPr>
        <w:jc w:val="center"/>
      </w:pPr>
    </w:p>
    <w:p w14:paraId="568EDC96" w14:textId="77777777" w:rsidR="004B04FE" w:rsidRPr="00B66777" w:rsidRDefault="00CD0C7B" w:rsidP="009615FA">
      <w:pPr>
        <w:jc w:val="both"/>
      </w:pPr>
      <w:r w:rsidRPr="00B66777">
        <w:t>Aquatic animals use</w:t>
      </w:r>
      <w:r w:rsidR="00CF1931" w:rsidRPr="00B66777">
        <w:t xml:space="preserve"> </w:t>
      </w:r>
      <w:proofErr w:type="spellStart"/>
      <w:r w:rsidR="00CF1931" w:rsidRPr="00B66777">
        <w:t>gills</w:t>
      </w:r>
      <w:r w:rsidRPr="00B66777">
        <w:t>which</w:t>
      </w:r>
      <w:proofErr w:type="spellEnd"/>
      <w:r w:rsidRPr="00B66777">
        <w:t xml:space="preserve"> </w:t>
      </w:r>
      <w:r w:rsidR="00244B54" w:rsidRPr="00B66777">
        <w:t>are located on both side of</w:t>
      </w:r>
      <w:r w:rsidR="006F44D2" w:rsidRPr="00B66777">
        <w:t xml:space="preserve"> the head region</w:t>
      </w:r>
      <w:r w:rsidRPr="00B66777">
        <w:t xml:space="preserve"> for respiration. </w:t>
      </w:r>
      <w:proofErr w:type="spellStart"/>
      <w:r w:rsidRPr="00B66777">
        <w:t>Thegills</w:t>
      </w:r>
      <w:proofErr w:type="spellEnd"/>
      <w:r w:rsidRPr="00B66777">
        <w:t xml:space="preserve"> are </w:t>
      </w:r>
      <w:r w:rsidR="006F44D2" w:rsidRPr="00B66777">
        <w:t>in thr</w:t>
      </w:r>
      <w:r w:rsidR="00244B54" w:rsidRPr="00B66777">
        <w:t>ees or f</w:t>
      </w:r>
      <w:r w:rsidR="006F44D2" w:rsidRPr="00B66777">
        <w:t>our</w:t>
      </w:r>
      <w:r w:rsidR="00244B54" w:rsidRPr="00B66777">
        <w:t>s a</w:t>
      </w:r>
      <w:r w:rsidR="006F44D2" w:rsidRPr="00B66777">
        <w:t xml:space="preserve">rranged in the gill chamber. Each gill </w:t>
      </w:r>
      <w:proofErr w:type="gramStart"/>
      <w:r w:rsidR="006F44D2" w:rsidRPr="00B66777">
        <w:t>con</w:t>
      </w:r>
      <w:r w:rsidR="00244B54" w:rsidRPr="00B66777">
        <w:t>s</w:t>
      </w:r>
      <w:r w:rsidR="006F44D2" w:rsidRPr="00B66777">
        <w:t>ist</w:t>
      </w:r>
      <w:proofErr w:type="gramEnd"/>
      <w:r w:rsidR="006F44D2" w:rsidRPr="00B66777">
        <w:t xml:space="preserve"> o</w:t>
      </w:r>
      <w:r w:rsidR="00244B54" w:rsidRPr="00B66777">
        <w:t>f</w:t>
      </w:r>
      <w:r w:rsidR="00B04580" w:rsidRPr="00B66777">
        <w:t xml:space="preserve"> a gill </w:t>
      </w:r>
      <w:r w:rsidR="00244B54" w:rsidRPr="00B66777">
        <w:t>f</w:t>
      </w:r>
      <w:r w:rsidR="006F44D2" w:rsidRPr="00B66777">
        <w:t>ilament where gaseous e</w:t>
      </w:r>
      <w:r w:rsidR="00244B54" w:rsidRPr="00B66777">
        <w:t>x</w:t>
      </w:r>
      <w:r w:rsidR="006F44D2" w:rsidRPr="00B66777">
        <w:t>change take</w:t>
      </w:r>
      <w:r w:rsidR="00244B54" w:rsidRPr="00B66777">
        <w:t>s</w:t>
      </w:r>
      <w:r w:rsidR="006F44D2" w:rsidRPr="00B66777">
        <w:t xml:space="preserve"> pl</w:t>
      </w:r>
      <w:r w:rsidR="00244B54" w:rsidRPr="00B66777">
        <w:t xml:space="preserve">ace, gill </w:t>
      </w:r>
      <w:proofErr w:type="spellStart"/>
      <w:r w:rsidR="00244B54" w:rsidRPr="00B66777">
        <w:t>raker</w:t>
      </w:r>
      <w:proofErr w:type="spellEnd"/>
      <w:r w:rsidR="00244B54" w:rsidRPr="00B66777">
        <w:t xml:space="preserve"> that prevent </w:t>
      </w:r>
      <w:proofErr w:type="spellStart"/>
      <w:r w:rsidR="006F44D2" w:rsidRPr="00B66777">
        <w:t>particle</w:t>
      </w:r>
      <w:r w:rsidR="00244B54" w:rsidRPr="00B66777">
        <w:t>sf</w:t>
      </w:r>
      <w:r w:rsidR="006F44D2" w:rsidRPr="00B66777">
        <w:t>rom</w:t>
      </w:r>
      <w:proofErr w:type="spellEnd"/>
      <w:r w:rsidR="006F44D2" w:rsidRPr="00B66777">
        <w:t xml:space="preserve"> entering the gill chamber, gill arch on which the gill filament are built. The </w:t>
      </w:r>
      <w:r w:rsidR="00244B54" w:rsidRPr="00B66777">
        <w:t>gill chamber is closed externally by operculum.</w:t>
      </w:r>
    </w:p>
    <w:p w14:paraId="41B13923" w14:textId="77777777" w:rsidR="00CF1931" w:rsidRPr="00B66777" w:rsidRDefault="00CF1931" w:rsidP="009615FA">
      <w:pPr>
        <w:jc w:val="both"/>
      </w:pPr>
    </w:p>
    <w:p w14:paraId="46E9DAF7" w14:textId="77777777" w:rsidR="00916D62" w:rsidRPr="00B66777" w:rsidRDefault="0056625D" w:rsidP="009615FA">
      <w:pPr>
        <w:jc w:val="both"/>
      </w:pPr>
      <w:r w:rsidRPr="00B66777">
        <w:rPr>
          <w:noProof/>
        </w:rPr>
        <w:drawing>
          <wp:inline distT="0" distB="0" distL="0" distR="0" wp14:anchorId="550845DC" wp14:editId="396CF425">
            <wp:extent cx="2466975" cy="1905000"/>
            <wp:effectExtent l="0" t="0" r="9525" b="0"/>
            <wp:docPr id="16" name="Picture 13" descr="Description: C:\Users\AKANDE ANTHONY\Downloads\gillar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escription: C:\Users\AKANDE ANTHONY\Downloads\gillarch.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66975" cy="1905000"/>
                    </a:xfrm>
                    <a:prstGeom prst="rect">
                      <a:avLst/>
                    </a:prstGeom>
                    <a:noFill/>
                    <a:ln>
                      <a:noFill/>
                    </a:ln>
                  </pic:spPr>
                </pic:pic>
              </a:graphicData>
            </a:graphic>
          </wp:inline>
        </w:drawing>
      </w:r>
      <w:r w:rsidRPr="00B66777">
        <w:rPr>
          <w:noProof/>
        </w:rPr>
        <w:drawing>
          <wp:inline distT="0" distB="0" distL="0" distR="0" wp14:anchorId="23DF0683" wp14:editId="3E09859D">
            <wp:extent cx="3448050" cy="1895475"/>
            <wp:effectExtent l="0" t="0" r="0" b="9525"/>
            <wp:docPr id="17" name="Picture 7" descr="Description: C:\Users\AKANDE ANTHONY\Downloads\clip_image002_thumb-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cription: C:\Users\AKANDE ANTHONY\Downloads\clip_image002_thumb-46.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48050" cy="1895475"/>
                    </a:xfrm>
                    <a:prstGeom prst="rect">
                      <a:avLst/>
                    </a:prstGeom>
                    <a:noFill/>
                    <a:ln>
                      <a:noFill/>
                    </a:ln>
                  </pic:spPr>
                </pic:pic>
              </a:graphicData>
            </a:graphic>
          </wp:inline>
        </w:drawing>
      </w:r>
    </w:p>
    <w:p w14:paraId="14821B1D" w14:textId="77777777" w:rsidR="00916D62" w:rsidRPr="00B66777" w:rsidRDefault="00916D62" w:rsidP="009615FA">
      <w:pPr>
        <w:jc w:val="center"/>
      </w:pPr>
      <w:r w:rsidRPr="00B66777">
        <w:t>Diagram of fish gill</w:t>
      </w:r>
    </w:p>
    <w:p w14:paraId="5E56D1CB" w14:textId="77777777" w:rsidR="00916D62" w:rsidRPr="00B66777" w:rsidRDefault="00AB168B" w:rsidP="009615FA">
      <w:pPr>
        <w:jc w:val="both"/>
        <w:rPr>
          <w:b/>
        </w:rPr>
      </w:pPr>
      <w:r w:rsidRPr="00B66777">
        <w:rPr>
          <w:b/>
        </w:rPr>
        <w:t>EVALUATION</w:t>
      </w:r>
    </w:p>
    <w:p w14:paraId="43BB43AB" w14:textId="77777777" w:rsidR="00AB168B" w:rsidRPr="00B66777" w:rsidRDefault="00AB168B" w:rsidP="006721F3">
      <w:pPr>
        <w:pStyle w:val="ListParagraph"/>
        <w:numPr>
          <w:ilvl w:val="0"/>
          <w:numId w:val="100"/>
        </w:numPr>
        <w:jc w:val="both"/>
      </w:pPr>
      <w:r w:rsidRPr="00B66777">
        <w:t xml:space="preserve">Describe the process of </w:t>
      </w:r>
      <w:r w:rsidR="00B15BA4" w:rsidRPr="00B66777">
        <w:t>inhalation</w:t>
      </w:r>
      <w:r w:rsidRPr="00B66777">
        <w:t xml:space="preserve"> and </w:t>
      </w:r>
      <w:r w:rsidR="00B15BA4" w:rsidRPr="00B66777">
        <w:t>exhalation</w:t>
      </w:r>
      <w:r w:rsidRPr="00B66777">
        <w:t>.</w:t>
      </w:r>
    </w:p>
    <w:p w14:paraId="021FD8AF" w14:textId="77777777" w:rsidR="00AB168B" w:rsidRPr="00B66777" w:rsidRDefault="00AB168B" w:rsidP="006721F3">
      <w:pPr>
        <w:pStyle w:val="ListParagraph"/>
        <w:numPr>
          <w:ilvl w:val="0"/>
          <w:numId w:val="100"/>
        </w:numPr>
        <w:jc w:val="both"/>
      </w:pPr>
      <w:r w:rsidRPr="00B66777">
        <w:t>Differentiate between the two types of respiration.</w:t>
      </w:r>
    </w:p>
    <w:p w14:paraId="1AC851B9" w14:textId="77777777" w:rsidR="00AB168B" w:rsidRPr="00B66777" w:rsidRDefault="00AB168B" w:rsidP="009615FA">
      <w:pPr>
        <w:jc w:val="both"/>
      </w:pPr>
    </w:p>
    <w:p w14:paraId="11F3D6C4" w14:textId="77777777" w:rsidR="00D5582D" w:rsidRPr="00B66777" w:rsidRDefault="00715F6D" w:rsidP="009615FA">
      <w:pPr>
        <w:jc w:val="both"/>
      </w:pPr>
      <w:r w:rsidRPr="00B66777">
        <w:t>IMPORTANCE OF THE RESPIRATORY SYSTEM</w:t>
      </w:r>
    </w:p>
    <w:p w14:paraId="5282DC4B" w14:textId="77777777" w:rsidR="00D5582D" w:rsidRPr="00B66777" w:rsidRDefault="00D5582D" w:rsidP="006721F3">
      <w:pPr>
        <w:pStyle w:val="ListParagraph"/>
        <w:numPr>
          <w:ilvl w:val="0"/>
          <w:numId w:val="76"/>
        </w:numPr>
        <w:ind w:left="720"/>
        <w:jc w:val="both"/>
      </w:pPr>
      <w:r w:rsidRPr="00B66777">
        <w:t>Supplies oxygen to the body cells</w:t>
      </w:r>
    </w:p>
    <w:p w14:paraId="014A00D7" w14:textId="77777777" w:rsidR="00D5582D" w:rsidRPr="00B66777" w:rsidRDefault="00D5582D" w:rsidP="006721F3">
      <w:pPr>
        <w:pStyle w:val="ListParagraph"/>
        <w:numPr>
          <w:ilvl w:val="0"/>
          <w:numId w:val="76"/>
        </w:numPr>
        <w:ind w:left="720"/>
        <w:jc w:val="both"/>
      </w:pPr>
      <w:r w:rsidRPr="00B66777">
        <w:t>It reduces heat load in the body especially in poultry.</w:t>
      </w:r>
    </w:p>
    <w:p w14:paraId="0F0EF88C" w14:textId="77777777" w:rsidR="00D5582D" w:rsidRPr="00B66777" w:rsidRDefault="00D5582D" w:rsidP="006721F3">
      <w:pPr>
        <w:pStyle w:val="ListParagraph"/>
        <w:numPr>
          <w:ilvl w:val="0"/>
          <w:numId w:val="76"/>
        </w:numPr>
        <w:ind w:left="720"/>
        <w:jc w:val="both"/>
      </w:pPr>
      <w:r w:rsidRPr="00B66777">
        <w:t>Removes carbon dioxide from the body</w:t>
      </w:r>
    </w:p>
    <w:p w14:paraId="4C61CE6E" w14:textId="77777777" w:rsidR="00D5582D" w:rsidRPr="00B66777" w:rsidRDefault="00D5582D" w:rsidP="006721F3">
      <w:pPr>
        <w:pStyle w:val="ListParagraph"/>
        <w:numPr>
          <w:ilvl w:val="0"/>
          <w:numId w:val="76"/>
        </w:numPr>
        <w:ind w:left="720"/>
        <w:jc w:val="both"/>
      </w:pPr>
      <w:r w:rsidRPr="00B66777">
        <w:t>Promotes gaseous exchange</w:t>
      </w:r>
    </w:p>
    <w:p w14:paraId="5F392072" w14:textId="77777777" w:rsidR="00B04580" w:rsidRPr="00B66777" w:rsidRDefault="00B04580" w:rsidP="009615FA">
      <w:pPr>
        <w:jc w:val="both"/>
        <w:rPr>
          <w:b/>
        </w:rPr>
      </w:pPr>
    </w:p>
    <w:p w14:paraId="2D9EACB4" w14:textId="77777777" w:rsidR="00D5582D" w:rsidRPr="00B66777" w:rsidRDefault="00D5582D" w:rsidP="009615FA">
      <w:pPr>
        <w:jc w:val="both"/>
        <w:rPr>
          <w:b/>
          <w:i/>
        </w:rPr>
      </w:pPr>
      <w:r w:rsidRPr="00B66777">
        <w:rPr>
          <w:b/>
        </w:rPr>
        <w:lastRenderedPageBreak/>
        <w:t>EVALUATION</w:t>
      </w:r>
    </w:p>
    <w:p w14:paraId="3B542F76" w14:textId="77777777" w:rsidR="00D5582D" w:rsidRPr="00B66777" w:rsidRDefault="00D5582D" w:rsidP="006721F3">
      <w:pPr>
        <w:numPr>
          <w:ilvl w:val="0"/>
          <w:numId w:val="15"/>
        </w:numPr>
        <w:jc w:val="both"/>
      </w:pPr>
      <w:r w:rsidRPr="00B66777">
        <w:t>Define Respiration.</w:t>
      </w:r>
    </w:p>
    <w:p w14:paraId="27AD92F1" w14:textId="77777777" w:rsidR="00244B54" w:rsidRPr="00B66777" w:rsidRDefault="00D5582D" w:rsidP="006721F3">
      <w:pPr>
        <w:numPr>
          <w:ilvl w:val="0"/>
          <w:numId w:val="15"/>
        </w:numPr>
        <w:jc w:val="both"/>
      </w:pPr>
      <w:r w:rsidRPr="00B66777">
        <w:t>List and explain the two types of respiration.</w:t>
      </w:r>
    </w:p>
    <w:p w14:paraId="48EAEF8F" w14:textId="77777777" w:rsidR="00D5582D" w:rsidRPr="00B66777" w:rsidRDefault="006F44D2" w:rsidP="006721F3">
      <w:pPr>
        <w:numPr>
          <w:ilvl w:val="0"/>
          <w:numId w:val="15"/>
        </w:numPr>
        <w:jc w:val="both"/>
      </w:pPr>
      <w:r w:rsidRPr="00B66777">
        <w:t xml:space="preserve">How does </w:t>
      </w:r>
      <w:r w:rsidR="00715F6D" w:rsidRPr="00B66777">
        <w:t xml:space="preserve">fish </w:t>
      </w:r>
      <w:r w:rsidR="00CD0C7B" w:rsidRPr="00B66777">
        <w:t>respire</w:t>
      </w:r>
      <w:r w:rsidR="00715F6D" w:rsidRPr="00B66777">
        <w:t xml:space="preserve"> in water</w:t>
      </w:r>
      <w:r w:rsidRPr="00B66777">
        <w:t>?</w:t>
      </w:r>
    </w:p>
    <w:p w14:paraId="77F509C7" w14:textId="77777777" w:rsidR="00D5582D" w:rsidRPr="00B66777" w:rsidRDefault="00D5582D" w:rsidP="006721F3">
      <w:pPr>
        <w:numPr>
          <w:ilvl w:val="0"/>
          <w:numId w:val="15"/>
        </w:numPr>
        <w:jc w:val="both"/>
      </w:pPr>
      <w:r w:rsidRPr="00B66777">
        <w:t>Represent Aerobic Respiration in chemical equation</w:t>
      </w:r>
    </w:p>
    <w:p w14:paraId="0E85066A" w14:textId="77777777" w:rsidR="009F44D8" w:rsidRPr="00B66777" w:rsidRDefault="00AA7B1F" w:rsidP="006721F3">
      <w:pPr>
        <w:numPr>
          <w:ilvl w:val="0"/>
          <w:numId w:val="15"/>
        </w:numPr>
        <w:jc w:val="both"/>
      </w:pPr>
      <w:r w:rsidRPr="00B66777">
        <w:t>Describe</w:t>
      </w:r>
      <w:r w:rsidR="00715F6D" w:rsidRPr="00B66777">
        <w:t xml:space="preserve"> the proces</w:t>
      </w:r>
      <w:r w:rsidR="009F44D8" w:rsidRPr="00B66777">
        <w:t>s o</w:t>
      </w:r>
      <w:r w:rsidR="00715F6D" w:rsidRPr="00B66777">
        <w:t>f</w:t>
      </w:r>
      <w:r w:rsidR="009F44D8" w:rsidRPr="00B66777">
        <w:t xml:space="preserve"> r</w:t>
      </w:r>
      <w:r w:rsidR="00715F6D" w:rsidRPr="00B66777">
        <w:t>espiration in</w:t>
      </w:r>
      <w:r w:rsidR="009F44D8" w:rsidRPr="00B66777">
        <w:t xml:space="preserve"> a named animal?</w:t>
      </w:r>
    </w:p>
    <w:p w14:paraId="2053D25F" w14:textId="77777777" w:rsidR="00611678" w:rsidRPr="00B66777" w:rsidRDefault="00611678" w:rsidP="009615FA">
      <w:pPr>
        <w:jc w:val="both"/>
        <w:rPr>
          <w:b/>
        </w:rPr>
      </w:pPr>
    </w:p>
    <w:p w14:paraId="4EB33A47" w14:textId="77777777" w:rsidR="00AA7B1F" w:rsidRPr="00B66777" w:rsidRDefault="00AA7B1F" w:rsidP="009615FA">
      <w:pPr>
        <w:jc w:val="both"/>
      </w:pPr>
    </w:p>
    <w:p w14:paraId="4CCFA356" w14:textId="77777777" w:rsidR="00D5582D" w:rsidRPr="00B66777" w:rsidRDefault="00D5582D" w:rsidP="009615FA">
      <w:pPr>
        <w:jc w:val="both"/>
        <w:rPr>
          <w:b/>
        </w:rPr>
      </w:pPr>
      <w:r w:rsidRPr="00B66777">
        <w:rPr>
          <w:b/>
        </w:rPr>
        <w:t>NERVOUS SYSTEM</w:t>
      </w:r>
    </w:p>
    <w:p w14:paraId="54BA0982" w14:textId="77777777" w:rsidR="00D5582D" w:rsidRPr="00B66777" w:rsidRDefault="00D5582D" w:rsidP="009615FA">
      <w:pPr>
        <w:jc w:val="both"/>
      </w:pPr>
      <w:r w:rsidRPr="00B66777">
        <w:t xml:space="preserve">The nervous system includes all the organs and tissues which </w:t>
      </w:r>
      <w:r w:rsidR="00AA7B1F" w:rsidRPr="00B66777">
        <w:t>enable</w:t>
      </w:r>
      <w:r w:rsidRPr="00B66777">
        <w:t xml:space="preserve"> farm animals to respond to changes in their environment. The change in the environment is called stimulus and the reaction of the living things to the stimulus is response. The nervous system is made up of two parts;</w:t>
      </w:r>
    </w:p>
    <w:p w14:paraId="000BB651" w14:textId="77777777" w:rsidR="00D5582D" w:rsidRPr="00B66777" w:rsidRDefault="00801EC5" w:rsidP="009615FA">
      <w:pPr>
        <w:jc w:val="both"/>
      </w:pPr>
      <w:r w:rsidRPr="00B66777">
        <w:t xml:space="preserve">Central Nervous System: </w:t>
      </w:r>
      <w:r w:rsidR="00D5582D" w:rsidRPr="00B66777">
        <w:t>This includes the brain and the spinal cord. Both are made up of thousands of nerves and neurons. The functions of C.N.S. are correlation of impulses from various sense organs and storage of impulses as information.</w:t>
      </w:r>
    </w:p>
    <w:p w14:paraId="5C5DFF17" w14:textId="77777777" w:rsidR="00145809" w:rsidRPr="00B66777" w:rsidRDefault="00145809" w:rsidP="009615FA">
      <w:pPr>
        <w:jc w:val="both"/>
      </w:pPr>
    </w:p>
    <w:p w14:paraId="1D100201" w14:textId="77777777" w:rsidR="00D5582D" w:rsidRPr="00B66777" w:rsidRDefault="00801EC5" w:rsidP="009615FA">
      <w:pPr>
        <w:jc w:val="both"/>
      </w:pPr>
      <w:r w:rsidRPr="00B66777">
        <w:t xml:space="preserve">Peripheral Nervous System: </w:t>
      </w:r>
      <w:r w:rsidR="00D5582D" w:rsidRPr="00B66777">
        <w:t>This consists of cranial and spinal nerves. The P.N.S. mediates between animals and its external environment.</w:t>
      </w:r>
    </w:p>
    <w:p w14:paraId="0A29B004" w14:textId="77777777" w:rsidR="00D5582D" w:rsidRPr="00B66777" w:rsidRDefault="00D5582D" w:rsidP="009615FA">
      <w:pPr>
        <w:jc w:val="both"/>
        <w:rPr>
          <w:b/>
        </w:rPr>
      </w:pPr>
    </w:p>
    <w:p w14:paraId="7C524026" w14:textId="77777777" w:rsidR="00145809" w:rsidRPr="00B66777" w:rsidRDefault="00145809" w:rsidP="009615FA">
      <w:pPr>
        <w:jc w:val="both"/>
        <w:rPr>
          <w:b/>
        </w:rPr>
      </w:pPr>
    </w:p>
    <w:p w14:paraId="7A73E292" w14:textId="77777777" w:rsidR="00D5582D" w:rsidRPr="00B66777" w:rsidRDefault="00D5582D" w:rsidP="009615FA">
      <w:pPr>
        <w:jc w:val="both"/>
        <w:rPr>
          <w:b/>
        </w:rPr>
      </w:pPr>
      <w:r w:rsidRPr="00B66777">
        <w:rPr>
          <w:b/>
        </w:rPr>
        <w:t>GENERAL EVALUATION</w:t>
      </w:r>
    </w:p>
    <w:p w14:paraId="4AC7E31D" w14:textId="77777777" w:rsidR="00D5582D" w:rsidRPr="00B66777" w:rsidRDefault="004D0C84" w:rsidP="006721F3">
      <w:pPr>
        <w:numPr>
          <w:ilvl w:val="0"/>
          <w:numId w:val="11"/>
        </w:numPr>
        <w:jc w:val="both"/>
      </w:pPr>
      <w:r w:rsidRPr="00B66777">
        <w:t xml:space="preserve">Write brief </w:t>
      </w:r>
      <w:r w:rsidR="00D11964" w:rsidRPr="00B66777">
        <w:t>notes on a</w:t>
      </w:r>
      <w:r w:rsidR="00801EC5" w:rsidRPr="00B66777">
        <w:t xml:space="preserve">) </w:t>
      </w:r>
      <w:proofErr w:type="gramStart"/>
      <w:r w:rsidR="00801EC5" w:rsidRPr="00B66777">
        <w:t>R</w:t>
      </w:r>
      <w:r w:rsidR="003136B5" w:rsidRPr="00B66777">
        <w:t>espiratory</w:t>
      </w:r>
      <w:r w:rsidRPr="00B66777">
        <w:t xml:space="preserve">  system</w:t>
      </w:r>
      <w:proofErr w:type="gramEnd"/>
      <w:r w:rsidRPr="00B66777">
        <w:t xml:space="preserve"> </w:t>
      </w:r>
      <w:r w:rsidR="00D11964" w:rsidRPr="00B66777">
        <w:t>b</w:t>
      </w:r>
      <w:r w:rsidR="00801EC5" w:rsidRPr="00B66777">
        <w:t>) N</w:t>
      </w:r>
      <w:r w:rsidR="00D5582D" w:rsidRPr="00B66777">
        <w:t>ervous  system</w:t>
      </w:r>
    </w:p>
    <w:p w14:paraId="7160B4E9" w14:textId="77777777" w:rsidR="00A12BC9" w:rsidRPr="00B66777" w:rsidRDefault="00A12BC9" w:rsidP="006721F3">
      <w:pPr>
        <w:numPr>
          <w:ilvl w:val="0"/>
          <w:numId w:val="11"/>
        </w:numPr>
        <w:jc w:val="both"/>
      </w:pPr>
      <w:r w:rsidRPr="00B66777">
        <w:t>Distinguish between the central nervous system and peripheral nervous system.</w:t>
      </w:r>
    </w:p>
    <w:p w14:paraId="260945A2" w14:textId="77777777" w:rsidR="00B375F4" w:rsidRPr="00B66777" w:rsidRDefault="00B375F4" w:rsidP="009615FA">
      <w:pPr>
        <w:jc w:val="both"/>
      </w:pPr>
    </w:p>
    <w:p w14:paraId="513D2A68" w14:textId="77777777" w:rsidR="00801EC5" w:rsidRPr="00B66777" w:rsidRDefault="00801EC5" w:rsidP="009615FA">
      <w:pPr>
        <w:jc w:val="both"/>
        <w:rPr>
          <w:b/>
        </w:rPr>
      </w:pPr>
    </w:p>
    <w:p w14:paraId="3290B871" w14:textId="77777777" w:rsidR="00D5582D" w:rsidRPr="00B66777" w:rsidRDefault="00D5582D" w:rsidP="009615FA">
      <w:pPr>
        <w:jc w:val="both"/>
        <w:rPr>
          <w:b/>
        </w:rPr>
      </w:pPr>
      <w:r w:rsidRPr="00B66777">
        <w:rPr>
          <w:b/>
        </w:rPr>
        <w:t>WEEKEND ASSIGNMENT</w:t>
      </w:r>
    </w:p>
    <w:p w14:paraId="750086A9" w14:textId="77777777" w:rsidR="00611678" w:rsidRPr="00B66777" w:rsidRDefault="00611678" w:rsidP="006721F3">
      <w:pPr>
        <w:pStyle w:val="ListParagraph"/>
        <w:numPr>
          <w:ilvl w:val="0"/>
          <w:numId w:val="99"/>
        </w:numPr>
      </w:pPr>
      <w:r w:rsidRPr="00B66777">
        <w:t xml:space="preserve">The lungs is to rabbit while____ is to fishes </w:t>
      </w:r>
      <w:r w:rsidR="00D07E74" w:rsidRPr="00B66777">
        <w:t>A.</w:t>
      </w:r>
      <w:r w:rsidRPr="00B66777">
        <w:t xml:space="preserve"> trachea </w:t>
      </w:r>
      <w:r w:rsidR="00D07E74" w:rsidRPr="00B66777">
        <w:t>B.</w:t>
      </w:r>
      <w:r w:rsidRPr="00B66777">
        <w:t xml:space="preserve"> Gill </w:t>
      </w:r>
      <w:proofErr w:type="spellStart"/>
      <w:proofErr w:type="gramStart"/>
      <w:r w:rsidR="00D07E74" w:rsidRPr="00B66777">
        <w:t>C.</w:t>
      </w:r>
      <w:r w:rsidRPr="00B66777">
        <w:t>bronchi</w:t>
      </w:r>
      <w:r w:rsidR="00D07E74" w:rsidRPr="00B66777">
        <w:t>D.</w:t>
      </w:r>
      <w:r w:rsidRPr="00B66777">
        <w:t>oesophagus</w:t>
      </w:r>
      <w:proofErr w:type="spellEnd"/>
      <w:proofErr w:type="gramEnd"/>
    </w:p>
    <w:p w14:paraId="303B09C4" w14:textId="77777777" w:rsidR="00AF5830" w:rsidRPr="00B66777" w:rsidRDefault="00611678" w:rsidP="006721F3">
      <w:pPr>
        <w:pStyle w:val="ListParagraph"/>
        <w:numPr>
          <w:ilvl w:val="0"/>
          <w:numId w:val="99"/>
        </w:numPr>
      </w:pPr>
      <w:r w:rsidRPr="00B66777">
        <w:t xml:space="preserve">The wind pipe in the respiratory system of land animals is the </w:t>
      </w:r>
      <w:r w:rsidR="00D07E74" w:rsidRPr="00B66777">
        <w:t>A.</w:t>
      </w:r>
      <w:r w:rsidRPr="00B66777">
        <w:t xml:space="preserve">  Larynx </w:t>
      </w:r>
      <w:r w:rsidR="00D07E74" w:rsidRPr="00B66777">
        <w:t>B.</w:t>
      </w:r>
      <w:r w:rsidRPr="00B66777">
        <w:t xml:space="preserve"> Pharynx </w:t>
      </w:r>
    </w:p>
    <w:p w14:paraId="63F26E28" w14:textId="77777777" w:rsidR="00611678" w:rsidRPr="00B66777" w:rsidRDefault="00D07E74" w:rsidP="00AF5830">
      <w:pPr>
        <w:pStyle w:val="ListParagraph"/>
      </w:pPr>
      <w:r w:rsidRPr="00B66777">
        <w:t>C.</w:t>
      </w:r>
      <w:r w:rsidR="00611678" w:rsidRPr="00B66777">
        <w:t xml:space="preserve"> alveoli </w:t>
      </w:r>
      <w:r w:rsidRPr="00B66777">
        <w:t>D.</w:t>
      </w:r>
      <w:r w:rsidR="00611678" w:rsidRPr="00B66777">
        <w:t xml:space="preserve"> trachea</w:t>
      </w:r>
    </w:p>
    <w:p w14:paraId="6678D915" w14:textId="77777777" w:rsidR="00611678" w:rsidRPr="00B66777" w:rsidRDefault="00611678" w:rsidP="006721F3">
      <w:pPr>
        <w:pStyle w:val="ListParagraph"/>
        <w:numPr>
          <w:ilvl w:val="0"/>
          <w:numId w:val="99"/>
        </w:numPr>
      </w:pPr>
      <w:r w:rsidRPr="00B66777">
        <w:t xml:space="preserve">Which of the following performs the same function in the gills as epiglottis </w:t>
      </w:r>
      <w:r w:rsidR="00D07E74" w:rsidRPr="00B66777">
        <w:t>A.</w:t>
      </w:r>
      <w:r w:rsidRPr="00B66777">
        <w:t xml:space="preserve"> Chamber </w:t>
      </w:r>
      <w:r w:rsidR="00D07E74" w:rsidRPr="00B66777">
        <w:t>B.</w:t>
      </w:r>
      <w:r w:rsidRPr="00B66777">
        <w:t xml:space="preserve"> Filament </w:t>
      </w:r>
      <w:proofErr w:type="gramStart"/>
      <w:r w:rsidR="00D07E74" w:rsidRPr="00B66777">
        <w:t>C.</w:t>
      </w:r>
      <w:proofErr w:type="gramEnd"/>
      <w:r w:rsidRPr="00B66777">
        <w:t xml:space="preserve">  Operculum </w:t>
      </w:r>
      <w:proofErr w:type="spellStart"/>
      <w:proofErr w:type="gramStart"/>
      <w:r w:rsidR="00D07E74" w:rsidRPr="00B66777">
        <w:t>D.</w:t>
      </w:r>
      <w:r w:rsidRPr="00B66777">
        <w:t>Raker</w:t>
      </w:r>
      <w:proofErr w:type="spellEnd"/>
      <w:proofErr w:type="gramEnd"/>
    </w:p>
    <w:p w14:paraId="452CF1B1" w14:textId="77777777" w:rsidR="00AF5830" w:rsidRPr="00B66777" w:rsidRDefault="00611678" w:rsidP="006721F3">
      <w:pPr>
        <w:pStyle w:val="ListParagraph"/>
        <w:numPr>
          <w:ilvl w:val="0"/>
          <w:numId w:val="99"/>
        </w:numPr>
      </w:pPr>
      <w:r w:rsidRPr="00B66777">
        <w:t xml:space="preserve">The changes in environment that triggers response in animals is called </w:t>
      </w:r>
      <w:r w:rsidR="00D07E74" w:rsidRPr="00B66777">
        <w:t>A.</w:t>
      </w:r>
      <w:r w:rsidRPr="00B66777">
        <w:t xml:space="preserve"> Action </w:t>
      </w:r>
    </w:p>
    <w:p w14:paraId="6840DED4" w14:textId="77777777" w:rsidR="00611678" w:rsidRPr="00B66777" w:rsidRDefault="00D07E74" w:rsidP="00AF5830">
      <w:pPr>
        <w:pStyle w:val="ListParagraph"/>
      </w:pPr>
      <w:r w:rsidRPr="00B66777">
        <w:t>B.</w:t>
      </w:r>
      <w:r w:rsidR="00611678" w:rsidRPr="00B66777">
        <w:t xml:space="preserve"> Response </w:t>
      </w:r>
      <w:r w:rsidRPr="00B66777">
        <w:t>C.</w:t>
      </w:r>
      <w:r w:rsidR="00611678" w:rsidRPr="00B66777">
        <w:t xml:space="preserve"> Stimuli </w:t>
      </w:r>
      <w:r w:rsidRPr="00B66777">
        <w:t>D.</w:t>
      </w:r>
      <w:r w:rsidR="00611678" w:rsidRPr="00B66777">
        <w:t xml:space="preserve"> impulse</w:t>
      </w:r>
    </w:p>
    <w:p w14:paraId="1BB14874" w14:textId="77777777" w:rsidR="00AF5830" w:rsidRPr="00B66777" w:rsidRDefault="00611678" w:rsidP="006721F3">
      <w:pPr>
        <w:pStyle w:val="ListParagraph"/>
        <w:numPr>
          <w:ilvl w:val="0"/>
          <w:numId w:val="99"/>
        </w:numPr>
      </w:pPr>
      <w:r w:rsidRPr="00B66777">
        <w:t xml:space="preserve">The structural and functional unit of the nervous system is the ____ </w:t>
      </w:r>
      <w:r w:rsidR="00D07E74" w:rsidRPr="00B66777">
        <w:t>A.</w:t>
      </w:r>
      <w:r w:rsidRPr="00B66777">
        <w:t xml:space="preserve"> spinal cord </w:t>
      </w:r>
    </w:p>
    <w:p w14:paraId="7B355105" w14:textId="77777777" w:rsidR="00611678" w:rsidRPr="00B66777" w:rsidRDefault="00D07E74" w:rsidP="00AF5830">
      <w:pPr>
        <w:pStyle w:val="ListParagraph"/>
      </w:pPr>
      <w:r w:rsidRPr="00B66777">
        <w:t>B.</w:t>
      </w:r>
      <w:r w:rsidR="00611678" w:rsidRPr="00B66777">
        <w:t xml:space="preserve"> brain </w:t>
      </w:r>
      <w:r w:rsidRPr="00B66777">
        <w:t>C.</w:t>
      </w:r>
      <w:r w:rsidR="00611678" w:rsidRPr="00B66777">
        <w:t xml:space="preserve"> neurons </w:t>
      </w:r>
      <w:r w:rsidRPr="00B66777">
        <w:t>D.</w:t>
      </w:r>
      <w:r w:rsidR="00611678" w:rsidRPr="00B66777">
        <w:t xml:space="preserve"> spinal fluid</w:t>
      </w:r>
    </w:p>
    <w:p w14:paraId="47722693" w14:textId="77777777" w:rsidR="00611678" w:rsidRPr="00B66777" w:rsidRDefault="00611678" w:rsidP="009615FA"/>
    <w:p w14:paraId="013EB5B0" w14:textId="77777777" w:rsidR="00611678" w:rsidRPr="00B66777" w:rsidRDefault="00916D62" w:rsidP="009615FA">
      <w:pPr>
        <w:rPr>
          <w:b/>
        </w:rPr>
      </w:pPr>
      <w:r w:rsidRPr="00B66777">
        <w:rPr>
          <w:b/>
        </w:rPr>
        <w:t>THEORY</w:t>
      </w:r>
    </w:p>
    <w:p w14:paraId="5DCCE412" w14:textId="77777777" w:rsidR="00611678" w:rsidRPr="00B66777" w:rsidRDefault="00611678" w:rsidP="00AF5830">
      <w:r w:rsidRPr="00B66777">
        <w:t>Describe briefly a simple reflex action</w:t>
      </w:r>
      <w:r w:rsidR="00AF5830" w:rsidRPr="00B66777">
        <w:t xml:space="preserve"> in animals</w:t>
      </w:r>
      <w:r w:rsidRPr="00B66777">
        <w:t xml:space="preserve"> and state four examples</w:t>
      </w:r>
    </w:p>
    <w:p w14:paraId="18567D28" w14:textId="77777777" w:rsidR="0091479F" w:rsidRPr="00B66777" w:rsidRDefault="0091479F" w:rsidP="00B04580">
      <w:pPr>
        <w:rPr>
          <w:b/>
        </w:rPr>
      </w:pPr>
    </w:p>
    <w:p w14:paraId="490C14B6" w14:textId="77777777" w:rsidR="0091479F" w:rsidRPr="00B66777" w:rsidRDefault="0091479F" w:rsidP="00B04580">
      <w:pPr>
        <w:rPr>
          <w:b/>
        </w:rPr>
      </w:pPr>
    </w:p>
    <w:p w14:paraId="6F837842" w14:textId="77777777" w:rsidR="00AA7B1F" w:rsidRPr="00B66777" w:rsidRDefault="00AA7B1F" w:rsidP="00B04580">
      <w:pPr>
        <w:rPr>
          <w:b/>
        </w:rPr>
      </w:pPr>
      <w:r w:rsidRPr="00B66777">
        <w:rPr>
          <w:b/>
        </w:rPr>
        <w:t>WEEK SIX</w:t>
      </w:r>
    </w:p>
    <w:p w14:paraId="21A97CA1" w14:textId="77777777" w:rsidR="009A48EC" w:rsidRPr="00B66777" w:rsidRDefault="00AA7B1F" w:rsidP="00B04580">
      <w:pPr>
        <w:rPr>
          <w:b/>
        </w:rPr>
      </w:pPr>
      <w:r w:rsidRPr="00B66777">
        <w:rPr>
          <w:b/>
        </w:rPr>
        <w:t>REPRODUCTION IN FARM ANIMALS</w:t>
      </w:r>
    </w:p>
    <w:p w14:paraId="7E1F01AE" w14:textId="77777777" w:rsidR="00862269" w:rsidRPr="00B66777" w:rsidRDefault="00AF5830" w:rsidP="009615FA">
      <w:pPr>
        <w:jc w:val="both"/>
      </w:pPr>
      <w:r w:rsidRPr="00B66777">
        <w:t>Reproduction is the process that gives rise to young in farm animals; it is the ability of animals to birth young. This process starts when the animal is sexually matured. Time of sexual maturity varies between animals, in cattle it takes up to 15 months, in goat and sheep about 6 months, poultry about 18 weeks</w:t>
      </w:r>
      <w:r w:rsidR="00A13BFA" w:rsidRPr="00B66777">
        <w:t xml:space="preserve"> etc. The following terms are associated with reproduction in farm animals.</w:t>
      </w:r>
    </w:p>
    <w:p w14:paraId="06905E36" w14:textId="77777777" w:rsidR="00A13BFA" w:rsidRPr="00B66777" w:rsidRDefault="00A13BFA" w:rsidP="009615FA">
      <w:pPr>
        <w:jc w:val="both"/>
        <w:rPr>
          <w:b/>
        </w:rPr>
      </w:pPr>
    </w:p>
    <w:p w14:paraId="6B7AE39A" w14:textId="77777777" w:rsidR="0031153F" w:rsidRPr="00B66777" w:rsidRDefault="0031153F" w:rsidP="009615FA">
      <w:pPr>
        <w:jc w:val="both"/>
        <w:rPr>
          <w:b/>
        </w:rPr>
      </w:pPr>
      <w:r w:rsidRPr="00B66777">
        <w:rPr>
          <w:b/>
        </w:rPr>
        <w:t>OESTRUS CYCLE</w:t>
      </w:r>
    </w:p>
    <w:p w14:paraId="647A8EAB" w14:textId="77777777" w:rsidR="0031153F" w:rsidRPr="00B66777" w:rsidRDefault="0031153F" w:rsidP="009615FA">
      <w:pPr>
        <w:jc w:val="both"/>
      </w:pPr>
      <w:r w:rsidRPr="00B66777">
        <w:lastRenderedPageBreak/>
        <w:t>This is the interval from the end of one heat</w:t>
      </w:r>
      <w:r w:rsidR="0070142D" w:rsidRPr="00B66777">
        <w:t xml:space="preserve"> period to the beginning of an</w:t>
      </w:r>
      <w:r w:rsidRPr="00B66777">
        <w:t xml:space="preserve">other. It is under the influence of hormone called </w:t>
      </w:r>
      <w:proofErr w:type="spellStart"/>
      <w:proofErr w:type="gramStart"/>
      <w:r w:rsidRPr="00B66777">
        <w:t>oestrogen.It</w:t>
      </w:r>
      <w:proofErr w:type="spellEnd"/>
      <w:proofErr w:type="gramEnd"/>
      <w:r w:rsidRPr="00B66777">
        <w:t xml:space="preserve"> is the sexual cycle that occurs in all female animals i</w:t>
      </w:r>
      <w:r w:rsidR="0070142D" w:rsidRPr="00B66777">
        <w:t>f the animal is not pregnant. The period</w:t>
      </w:r>
      <w:r w:rsidRPr="00B66777">
        <w:t xml:space="preserve"> varies among farm animals</w:t>
      </w:r>
      <w:r w:rsidR="0070142D" w:rsidRPr="00B66777">
        <w:t>:</w:t>
      </w:r>
    </w:p>
    <w:p w14:paraId="4CC01C8C" w14:textId="77777777" w:rsidR="00D43DA1" w:rsidRPr="00B66777" w:rsidRDefault="0070142D" w:rsidP="009615FA">
      <w:pPr>
        <w:jc w:val="both"/>
      </w:pPr>
      <w:r w:rsidRPr="00B66777">
        <w:t>Cow – 20 – 21 days</w:t>
      </w:r>
    </w:p>
    <w:p w14:paraId="01140C51" w14:textId="77777777" w:rsidR="0031153F" w:rsidRPr="00B66777" w:rsidRDefault="0031153F" w:rsidP="009615FA">
      <w:pPr>
        <w:jc w:val="both"/>
      </w:pPr>
      <w:r w:rsidRPr="00B66777">
        <w:t>Ewe – 17 – 21 days</w:t>
      </w:r>
    </w:p>
    <w:p w14:paraId="792930A7" w14:textId="77777777" w:rsidR="00D43DA1" w:rsidRPr="00B66777" w:rsidRDefault="00FA4052" w:rsidP="009615FA">
      <w:pPr>
        <w:jc w:val="both"/>
      </w:pPr>
      <w:r w:rsidRPr="00B66777">
        <w:t>Sow – 14 – 28</w:t>
      </w:r>
      <w:r w:rsidR="00D43DA1" w:rsidRPr="00B66777">
        <w:t xml:space="preserve"> days</w:t>
      </w:r>
    </w:p>
    <w:p w14:paraId="3C3C5D79" w14:textId="77777777" w:rsidR="0031153F" w:rsidRPr="00B66777" w:rsidRDefault="0031153F" w:rsidP="009615FA">
      <w:pPr>
        <w:jc w:val="both"/>
      </w:pPr>
      <w:r w:rsidRPr="00B66777">
        <w:t>Doe (goat) – 17 – 2</w:t>
      </w:r>
      <w:r w:rsidR="004F2C48" w:rsidRPr="00B66777">
        <w:t>1</w:t>
      </w:r>
      <w:r w:rsidRPr="00B66777">
        <w:t xml:space="preserve"> days</w:t>
      </w:r>
    </w:p>
    <w:p w14:paraId="72DAB210" w14:textId="77777777" w:rsidR="004F2C48" w:rsidRPr="00B66777" w:rsidRDefault="004F2C48" w:rsidP="009615FA">
      <w:pPr>
        <w:jc w:val="both"/>
      </w:pPr>
      <w:r w:rsidRPr="00B66777">
        <w:t>Doe (rabbit) - spontaneous</w:t>
      </w:r>
    </w:p>
    <w:p w14:paraId="4AEDF81D" w14:textId="77777777" w:rsidR="0031153F" w:rsidRPr="00B66777" w:rsidRDefault="0031153F" w:rsidP="009615FA">
      <w:pPr>
        <w:jc w:val="both"/>
        <w:rPr>
          <w:b/>
        </w:rPr>
      </w:pPr>
    </w:p>
    <w:p w14:paraId="26544462" w14:textId="77777777" w:rsidR="00C96B85" w:rsidRPr="00B66777" w:rsidRDefault="00C96B85" w:rsidP="009615FA">
      <w:pPr>
        <w:jc w:val="both"/>
        <w:rPr>
          <w:b/>
        </w:rPr>
      </w:pPr>
      <w:r w:rsidRPr="00B66777">
        <w:rPr>
          <w:b/>
        </w:rPr>
        <w:t>OVULATION</w:t>
      </w:r>
    </w:p>
    <w:p w14:paraId="09D020E6" w14:textId="77777777" w:rsidR="00145809" w:rsidRPr="00B66777" w:rsidRDefault="00B51BD8" w:rsidP="009615FA">
      <w:pPr>
        <w:jc w:val="both"/>
      </w:pPr>
      <w:r w:rsidRPr="00B66777">
        <w:t xml:space="preserve">This is rupturing of ovarian wall to release egg into the fallopian tube in farm </w:t>
      </w:r>
      <w:r w:rsidR="00145809" w:rsidRPr="00B66777">
        <w:t>animals;</w:t>
      </w:r>
      <w:r w:rsidR="00F3278E" w:rsidRPr="00B66777">
        <w:t xml:space="preserve"> a process </w:t>
      </w:r>
      <w:r w:rsidR="0070142D" w:rsidRPr="00B66777">
        <w:t>is controlled by luteinizing hormone (LH) and follicle stimulating hormone (FSH)</w:t>
      </w:r>
      <w:r w:rsidRPr="00B66777">
        <w:t>.</w:t>
      </w:r>
      <w:r w:rsidR="00F3278E" w:rsidRPr="00B66777">
        <w:t xml:space="preserve"> It varies among </w:t>
      </w:r>
    </w:p>
    <w:p w14:paraId="108ABB00" w14:textId="77777777" w:rsidR="00F3278E" w:rsidRPr="00B66777" w:rsidRDefault="00F3278E" w:rsidP="009615FA">
      <w:pPr>
        <w:jc w:val="both"/>
      </w:pPr>
      <w:r w:rsidRPr="00B66777">
        <w:t>farm animals</w:t>
      </w:r>
    </w:p>
    <w:p w14:paraId="35349F41" w14:textId="77777777" w:rsidR="00F3278E" w:rsidRPr="00B66777" w:rsidRDefault="00F3278E" w:rsidP="009615FA">
      <w:pPr>
        <w:jc w:val="both"/>
      </w:pPr>
      <w:r w:rsidRPr="00B66777">
        <w:t>Cow =&gt; 10 – 14 hours</w:t>
      </w:r>
    </w:p>
    <w:p w14:paraId="3ECE598E" w14:textId="77777777" w:rsidR="00F3278E" w:rsidRPr="00B66777" w:rsidRDefault="00F3278E" w:rsidP="009615FA">
      <w:pPr>
        <w:jc w:val="both"/>
      </w:pPr>
      <w:r w:rsidRPr="00B66777">
        <w:t>Ewe =&gt; 20 – 24 hours</w:t>
      </w:r>
    </w:p>
    <w:p w14:paraId="0D4E675E" w14:textId="77777777" w:rsidR="00F3278E" w:rsidRPr="00B66777" w:rsidRDefault="00F3278E" w:rsidP="009615FA">
      <w:pPr>
        <w:jc w:val="both"/>
      </w:pPr>
      <w:r w:rsidRPr="00B66777">
        <w:t>Sow =&gt; 24 – 36 hours</w:t>
      </w:r>
    </w:p>
    <w:p w14:paraId="13E03F44" w14:textId="77777777" w:rsidR="0070142D" w:rsidRPr="00B66777" w:rsidRDefault="0070142D" w:rsidP="0070142D">
      <w:pPr>
        <w:jc w:val="both"/>
      </w:pPr>
      <w:r w:rsidRPr="00B66777">
        <w:t>Doe (goat) =&gt; 12 – 36 hours</w:t>
      </w:r>
    </w:p>
    <w:p w14:paraId="1CE7DD6F" w14:textId="77777777" w:rsidR="00F3278E" w:rsidRPr="00B66777" w:rsidRDefault="00F3278E" w:rsidP="009615FA">
      <w:pPr>
        <w:jc w:val="both"/>
      </w:pPr>
      <w:r w:rsidRPr="00B66777">
        <w:t>Doe (rabbit) =&gt; spontaneous</w:t>
      </w:r>
    </w:p>
    <w:p w14:paraId="0626BAFA" w14:textId="77777777" w:rsidR="00B51BD8" w:rsidRPr="00B66777" w:rsidRDefault="00B51BD8" w:rsidP="009615FA">
      <w:pPr>
        <w:jc w:val="both"/>
      </w:pPr>
    </w:p>
    <w:p w14:paraId="16DFBF85" w14:textId="77777777" w:rsidR="0031153F" w:rsidRPr="00B66777" w:rsidRDefault="0031153F" w:rsidP="009615FA">
      <w:pPr>
        <w:jc w:val="both"/>
        <w:rPr>
          <w:b/>
        </w:rPr>
      </w:pPr>
      <w:r w:rsidRPr="00B66777">
        <w:rPr>
          <w:b/>
        </w:rPr>
        <w:t>HEAT PERIOD</w:t>
      </w:r>
    </w:p>
    <w:p w14:paraId="20C31BB9" w14:textId="77777777" w:rsidR="00CB1EA8" w:rsidRPr="00B66777" w:rsidRDefault="0031153F" w:rsidP="009615FA">
      <w:pPr>
        <w:jc w:val="both"/>
      </w:pPr>
      <w:r w:rsidRPr="00B66777">
        <w:t xml:space="preserve">This is the period in which female animals have the urge to copulate or accept the male animal. The female </w:t>
      </w:r>
      <w:proofErr w:type="gramStart"/>
      <w:r w:rsidRPr="00B66777">
        <w:t>show</w:t>
      </w:r>
      <w:proofErr w:type="gramEnd"/>
      <w:r w:rsidRPr="00B66777">
        <w:t xml:space="preserve"> signs of readine</w:t>
      </w:r>
      <w:r w:rsidR="00A13BFA" w:rsidRPr="00B66777">
        <w:t>ss to ma</w:t>
      </w:r>
      <w:r w:rsidRPr="00B66777">
        <w:t xml:space="preserve">te. </w:t>
      </w:r>
      <w:r w:rsidR="0070142D" w:rsidRPr="00B66777">
        <w:t xml:space="preserve">It is </w:t>
      </w:r>
      <w:r w:rsidRPr="00B66777">
        <w:t xml:space="preserve">controlled by </w:t>
      </w:r>
      <w:proofErr w:type="spellStart"/>
      <w:r w:rsidRPr="00B66777">
        <w:t>oestrogen</w:t>
      </w:r>
      <w:proofErr w:type="spellEnd"/>
      <w:r w:rsidRPr="00B66777">
        <w:t>.</w:t>
      </w:r>
      <w:r w:rsidR="00CB1EA8" w:rsidRPr="00B66777">
        <w:t xml:space="preserve"> It varies among farm animals</w:t>
      </w:r>
    </w:p>
    <w:p w14:paraId="780B49D7" w14:textId="77777777" w:rsidR="00F3278E" w:rsidRPr="00B66777" w:rsidRDefault="00CB1EA8" w:rsidP="009615FA">
      <w:pPr>
        <w:jc w:val="both"/>
      </w:pPr>
      <w:r w:rsidRPr="00B66777">
        <w:t>Cow =&gt; 5 – 24 hours</w:t>
      </w:r>
    </w:p>
    <w:p w14:paraId="641CC1CD" w14:textId="77777777" w:rsidR="00CB1EA8" w:rsidRPr="00B66777" w:rsidRDefault="00CB1EA8" w:rsidP="009615FA">
      <w:pPr>
        <w:jc w:val="both"/>
      </w:pPr>
      <w:r w:rsidRPr="00B66777">
        <w:t>Ewe =&gt; 35 – 36 hours</w:t>
      </w:r>
    </w:p>
    <w:p w14:paraId="3E43C9B0" w14:textId="77777777" w:rsidR="00CB1EA8" w:rsidRPr="00B66777" w:rsidRDefault="00CB1EA8" w:rsidP="009615FA">
      <w:pPr>
        <w:jc w:val="both"/>
      </w:pPr>
      <w:r w:rsidRPr="00B66777">
        <w:t>Sow =&gt; 40 – 48 hours</w:t>
      </w:r>
    </w:p>
    <w:p w14:paraId="499D3436" w14:textId="77777777" w:rsidR="00CB1EA8" w:rsidRPr="00B66777" w:rsidRDefault="00CB1EA8" w:rsidP="009615FA">
      <w:pPr>
        <w:jc w:val="both"/>
      </w:pPr>
      <w:r w:rsidRPr="00B66777">
        <w:t>Doe (goat) =&gt; 40 – 50 hours</w:t>
      </w:r>
    </w:p>
    <w:p w14:paraId="2EE8DC33" w14:textId="77777777" w:rsidR="00CB1EA8" w:rsidRPr="00B66777" w:rsidRDefault="00CB1EA8" w:rsidP="009615FA">
      <w:pPr>
        <w:jc w:val="both"/>
      </w:pPr>
      <w:r w:rsidRPr="00B66777">
        <w:t xml:space="preserve">Doe (rabbit) </w:t>
      </w:r>
      <w:r w:rsidR="00B51BD8" w:rsidRPr="00B66777">
        <w:t>=&gt;</w:t>
      </w:r>
      <w:r w:rsidRPr="00B66777">
        <w:t>spontaneous</w:t>
      </w:r>
    </w:p>
    <w:p w14:paraId="36546F8A" w14:textId="77777777" w:rsidR="0031153F" w:rsidRPr="00B66777" w:rsidRDefault="0031153F" w:rsidP="009615FA">
      <w:pPr>
        <w:jc w:val="both"/>
      </w:pPr>
    </w:p>
    <w:p w14:paraId="6047C0E5" w14:textId="77777777" w:rsidR="0031153F" w:rsidRPr="00B66777" w:rsidRDefault="0031153F" w:rsidP="009615FA">
      <w:pPr>
        <w:jc w:val="both"/>
      </w:pPr>
      <w:r w:rsidRPr="00B66777">
        <w:t>SIGNS OF HEAT IN FARM ANIMALS</w:t>
      </w:r>
    </w:p>
    <w:p w14:paraId="3BC00123" w14:textId="77777777" w:rsidR="0031153F" w:rsidRPr="00B66777" w:rsidRDefault="0031153F" w:rsidP="006721F3">
      <w:pPr>
        <w:pStyle w:val="ListParagraph"/>
        <w:numPr>
          <w:ilvl w:val="0"/>
          <w:numId w:val="77"/>
        </w:numPr>
        <w:jc w:val="both"/>
      </w:pPr>
      <w:r w:rsidRPr="00B66777">
        <w:t>Restlessness</w:t>
      </w:r>
    </w:p>
    <w:p w14:paraId="4FF85D6D" w14:textId="77777777" w:rsidR="0031153F" w:rsidRPr="00B66777" w:rsidRDefault="00CB1EA8" w:rsidP="006721F3">
      <w:pPr>
        <w:pStyle w:val="ListParagraph"/>
        <w:numPr>
          <w:ilvl w:val="0"/>
          <w:numId w:val="77"/>
        </w:numPr>
        <w:jc w:val="both"/>
      </w:pPr>
      <w:r w:rsidRPr="00B66777">
        <w:t xml:space="preserve">Mucus </w:t>
      </w:r>
      <w:r w:rsidR="0031153F" w:rsidRPr="00B66777">
        <w:t>secretion by the cervix</w:t>
      </w:r>
    </w:p>
    <w:p w14:paraId="062503E8" w14:textId="77777777" w:rsidR="0031153F" w:rsidRPr="00B66777" w:rsidRDefault="00CB1EA8" w:rsidP="006721F3">
      <w:pPr>
        <w:pStyle w:val="ListParagraph"/>
        <w:numPr>
          <w:ilvl w:val="0"/>
          <w:numId w:val="77"/>
        </w:numPr>
        <w:jc w:val="both"/>
      </w:pPr>
      <w:r w:rsidRPr="00B66777">
        <w:t xml:space="preserve">Swollen </w:t>
      </w:r>
      <w:r w:rsidR="0031153F" w:rsidRPr="00B66777">
        <w:t>and reddened vulva</w:t>
      </w:r>
    </w:p>
    <w:p w14:paraId="55137E92" w14:textId="77777777" w:rsidR="0031153F" w:rsidRPr="00B66777" w:rsidRDefault="00CB1EA8" w:rsidP="006721F3">
      <w:pPr>
        <w:pStyle w:val="ListParagraph"/>
        <w:numPr>
          <w:ilvl w:val="0"/>
          <w:numId w:val="77"/>
        </w:numPr>
        <w:jc w:val="both"/>
      </w:pPr>
      <w:r w:rsidRPr="00B66777">
        <w:t xml:space="preserve">Loss </w:t>
      </w:r>
      <w:r w:rsidR="0031153F" w:rsidRPr="00B66777">
        <w:t>of appetite and frequent urination</w:t>
      </w:r>
    </w:p>
    <w:p w14:paraId="67EB9615" w14:textId="77777777" w:rsidR="00C96B85" w:rsidRPr="00B66777" w:rsidRDefault="0031153F" w:rsidP="006721F3">
      <w:pPr>
        <w:pStyle w:val="ListParagraph"/>
        <w:numPr>
          <w:ilvl w:val="0"/>
          <w:numId w:val="77"/>
        </w:numPr>
        <w:jc w:val="both"/>
      </w:pPr>
      <w:r w:rsidRPr="00B66777">
        <w:t xml:space="preserve">Viscous secretion comes from the vagina and these arouse and excite </w:t>
      </w:r>
      <w:r w:rsidR="00C96B85" w:rsidRPr="00B66777">
        <w:t>the males</w:t>
      </w:r>
    </w:p>
    <w:p w14:paraId="53E984CF" w14:textId="77777777" w:rsidR="0031153F" w:rsidRPr="00B66777" w:rsidRDefault="00C96B85" w:rsidP="006721F3">
      <w:pPr>
        <w:pStyle w:val="ListParagraph"/>
        <w:numPr>
          <w:ilvl w:val="0"/>
          <w:numId w:val="77"/>
        </w:numPr>
        <w:jc w:val="both"/>
      </w:pPr>
      <w:r w:rsidRPr="00B66777">
        <w:t>A</w:t>
      </w:r>
      <w:r w:rsidR="00CB1EA8" w:rsidRPr="00B66777">
        <w:t>bnormal body temperature</w:t>
      </w:r>
    </w:p>
    <w:p w14:paraId="4098E998" w14:textId="77777777" w:rsidR="00CB1EA8" w:rsidRPr="00B66777" w:rsidRDefault="00CB1EA8" w:rsidP="006721F3">
      <w:pPr>
        <w:pStyle w:val="ListParagraph"/>
        <w:numPr>
          <w:ilvl w:val="0"/>
          <w:numId w:val="77"/>
        </w:numPr>
        <w:jc w:val="both"/>
      </w:pPr>
      <w:r w:rsidRPr="00B66777">
        <w:t>Grunting</w:t>
      </w:r>
    </w:p>
    <w:p w14:paraId="45463161" w14:textId="77777777" w:rsidR="00CB1EA8" w:rsidRPr="00B66777" w:rsidRDefault="00CB1EA8" w:rsidP="006721F3">
      <w:pPr>
        <w:pStyle w:val="ListParagraph"/>
        <w:numPr>
          <w:ilvl w:val="0"/>
          <w:numId w:val="77"/>
        </w:numPr>
        <w:jc w:val="both"/>
      </w:pPr>
      <w:r w:rsidRPr="00B66777">
        <w:t>Frequent urination</w:t>
      </w:r>
    </w:p>
    <w:p w14:paraId="30E122D1" w14:textId="77777777" w:rsidR="00CB1EA8" w:rsidRPr="00B66777" w:rsidRDefault="00CB1EA8" w:rsidP="006721F3">
      <w:pPr>
        <w:pStyle w:val="ListParagraph"/>
        <w:numPr>
          <w:ilvl w:val="0"/>
          <w:numId w:val="77"/>
        </w:numPr>
        <w:jc w:val="both"/>
      </w:pPr>
      <w:r w:rsidRPr="00B66777">
        <w:t>Standing still to be mounted on</w:t>
      </w:r>
    </w:p>
    <w:p w14:paraId="480177D4" w14:textId="77777777" w:rsidR="00D11964" w:rsidRPr="00B66777" w:rsidRDefault="00D11964" w:rsidP="009615FA">
      <w:pPr>
        <w:jc w:val="both"/>
        <w:rPr>
          <w:b/>
        </w:rPr>
      </w:pPr>
    </w:p>
    <w:p w14:paraId="7B5ED9ED" w14:textId="77777777" w:rsidR="00B04580" w:rsidRPr="00B66777" w:rsidRDefault="00B04580" w:rsidP="009615FA">
      <w:pPr>
        <w:jc w:val="both"/>
        <w:rPr>
          <w:b/>
        </w:rPr>
      </w:pPr>
      <w:r w:rsidRPr="00B66777">
        <w:rPr>
          <w:b/>
        </w:rPr>
        <w:t xml:space="preserve">In summary, ovulation (release of eggs) then heat period (receptivity to mating) then </w:t>
      </w:r>
      <w:proofErr w:type="spellStart"/>
      <w:r w:rsidRPr="00B66777">
        <w:rPr>
          <w:b/>
        </w:rPr>
        <w:t>oestrus</w:t>
      </w:r>
      <w:proofErr w:type="spellEnd"/>
      <w:r w:rsidRPr="00B66777">
        <w:rPr>
          <w:b/>
        </w:rPr>
        <w:t xml:space="preserve"> period (preparatory period for next ovulation)/pregnancy if there is successful mating that leads to fertilization.</w:t>
      </w:r>
    </w:p>
    <w:p w14:paraId="00DB581B" w14:textId="77777777" w:rsidR="00B04580" w:rsidRPr="00B66777" w:rsidRDefault="00B04580" w:rsidP="009615FA">
      <w:pPr>
        <w:jc w:val="both"/>
        <w:rPr>
          <w:b/>
        </w:rPr>
      </w:pPr>
    </w:p>
    <w:p w14:paraId="79CFB2C9" w14:textId="77777777" w:rsidR="0031153F" w:rsidRPr="00B66777" w:rsidRDefault="00D11964" w:rsidP="009615FA">
      <w:pPr>
        <w:jc w:val="both"/>
        <w:rPr>
          <w:b/>
        </w:rPr>
      </w:pPr>
      <w:r w:rsidRPr="00B66777">
        <w:rPr>
          <w:b/>
        </w:rPr>
        <w:t>EVALUATION</w:t>
      </w:r>
    </w:p>
    <w:p w14:paraId="300AC4F4" w14:textId="77777777" w:rsidR="00D11964" w:rsidRPr="00B66777" w:rsidRDefault="00D11964" w:rsidP="006721F3">
      <w:pPr>
        <w:pStyle w:val="ListParagraph"/>
        <w:numPr>
          <w:ilvl w:val="0"/>
          <w:numId w:val="101"/>
        </w:numPr>
        <w:jc w:val="both"/>
      </w:pPr>
      <w:r w:rsidRPr="00B66777">
        <w:t xml:space="preserve">Differentiate between </w:t>
      </w:r>
      <w:proofErr w:type="spellStart"/>
      <w:r w:rsidRPr="00B66777">
        <w:t>oestrus</w:t>
      </w:r>
      <w:proofErr w:type="spellEnd"/>
      <w:r w:rsidRPr="00B66777">
        <w:t xml:space="preserve"> cycle and heat period.</w:t>
      </w:r>
    </w:p>
    <w:p w14:paraId="2832944B" w14:textId="77777777" w:rsidR="00D11964" w:rsidRPr="00B66777" w:rsidRDefault="00D11964" w:rsidP="006721F3">
      <w:pPr>
        <w:pStyle w:val="ListParagraph"/>
        <w:numPr>
          <w:ilvl w:val="0"/>
          <w:numId w:val="101"/>
        </w:numPr>
        <w:jc w:val="both"/>
      </w:pPr>
      <w:r w:rsidRPr="00B66777">
        <w:t>List the duration of ovulation in cow, pig, goat and rabbit.</w:t>
      </w:r>
    </w:p>
    <w:p w14:paraId="376FB7F2" w14:textId="77777777" w:rsidR="009615FA" w:rsidRPr="00B66777" w:rsidRDefault="009615FA" w:rsidP="009615FA">
      <w:pPr>
        <w:rPr>
          <w:b/>
        </w:rPr>
      </w:pPr>
    </w:p>
    <w:p w14:paraId="53F08951" w14:textId="77777777" w:rsidR="0031153F" w:rsidRPr="00B66777" w:rsidRDefault="0031153F" w:rsidP="009615FA">
      <w:pPr>
        <w:rPr>
          <w:b/>
        </w:rPr>
      </w:pPr>
      <w:r w:rsidRPr="00B66777">
        <w:rPr>
          <w:b/>
        </w:rPr>
        <w:lastRenderedPageBreak/>
        <w:t>MATING</w:t>
      </w:r>
    </w:p>
    <w:p w14:paraId="4DD0D06D" w14:textId="77777777" w:rsidR="0031153F" w:rsidRPr="00B66777" w:rsidRDefault="002C14D0" w:rsidP="009615FA">
      <w:pPr>
        <w:jc w:val="both"/>
      </w:pPr>
      <w:r w:rsidRPr="00B66777">
        <w:t>This is also called coitus</w:t>
      </w:r>
      <w:r w:rsidR="0031153F" w:rsidRPr="00B66777">
        <w:t xml:space="preserve"> or copulation</w:t>
      </w:r>
      <w:r w:rsidR="00884B28" w:rsidRPr="00B66777">
        <w:t xml:space="preserve"> (sexual intercourse)</w:t>
      </w:r>
      <w:r w:rsidR="0031153F" w:rsidRPr="00B66777">
        <w:t>. This is the act in which the penis of the male animal is inserted into the vaginal of</w:t>
      </w:r>
      <w:r w:rsidRPr="00B66777">
        <w:t xml:space="preserve"> the female animal leading to introduction of </w:t>
      </w:r>
      <w:r w:rsidR="0031153F" w:rsidRPr="00B66777">
        <w:t>sperm into the vagina.</w:t>
      </w:r>
      <w:r w:rsidRPr="00B66777">
        <w:t xml:space="preserve"> Mating could be natural or artificial.</w:t>
      </w:r>
    </w:p>
    <w:p w14:paraId="5ED8C3EE" w14:textId="77777777" w:rsidR="0031153F" w:rsidRPr="00B66777" w:rsidRDefault="0031153F" w:rsidP="009615FA">
      <w:pPr>
        <w:jc w:val="both"/>
        <w:rPr>
          <w:b/>
        </w:rPr>
      </w:pPr>
    </w:p>
    <w:p w14:paraId="3CE1759A" w14:textId="77777777" w:rsidR="009A48EC" w:rsidRPr="00B66777" w:rsidRDefault="002C14D0" w:rsidP="009615FA">
      <w:pPr>
        <w:jc w:val="both"/>
      </w:pPr>
      <w:r w:rsidRPr="00B66777">
        <w:t>NATURAL MATING</w:t>
      </w:r>
    </w:p>
    <w:p w14:paraId="30695D41" w14:textId="77777777" w:rsidR="009A48EC" w:rsidRPr="00B66777" w:rsidRDefault="009A48EC" w:rsidP="009615FA">
      <w:pPr>
        <w:jc w:val="both"/>
      </w:pPr>
      <w:r w:rsidRPr="00B66777">
        <w:t>It occurs when a male after ide</w:t>
      </w:r>
      <w:r w:rsidR="00CF2B7B" w:rsidRPr="00B66777">
        <w:t xml:space="preserve">ntifying a female on heat, </w:t>
      </w:r>
      <w:r w:rsidRPr="00B66777">
        <w:t>mate</w:t>
      </w:r>
      <w:r w:rsidR="00CF2B7B" w:rsidRPr="00B66777">
        <w:t>s</w:t>
      </w:r>
      <w:r w:rsidRPr="00B66777">
        <w:t xml:space="preserve"> with the female animal. Example</w:t>
      </w:r>
      <w:r w:rsidR="00CF2B7B" w:rsidRPr="00B66777">
        <w:t>s</w:t>
      </w:r>
      <w:r w:rsidRPr="00B66777">
        <w:t xml:space="preserve"> of natural mating include:</w:t>
      </w:r>
    </w:p>
    <w:p w14:paraId="552B44F4" w14:textId="77777777" w:rsidR="009A48EC" w:rsidRPr="00B66777" w:rsidRDefault="00822E8C" w:rsidP="006721F3">
      <w:pPr>
        <w:numPr>
          <w:ilvl w:val="0"/>
          <w:numId w:val="16"/>
        </w:numPr>
        <w:ind w:left="360"/>
        <w:jc w:val="both"/>
      </w:pPr>
      <w:r w:rsidRPr="00B66777">
        <w:t>FLOCK MATING</w:t>
      </w:r>
    </w:p>
    <w:p w14:paraId="78012346" w14:textId="77777777" w:rsidR="00145809" w:rsidRPr="00B66777" w:rsidRDefault="009A48EC" w:rsidP="009615FA">
      <w:pPr>
        <w:jc w:val="both"/>
      </w:pPr>
      <w:r w:rsidRPr="00B66777">
        <w:t xml:space="preserve">This is a deliberate act in which the male and female animal are allowed to move </w:t>
      </w:r>
      <w:r w:rsidR="00145809" w:rsidRPr="00B66777">
        <w:t>together</w:t>
      </w:r>
    </w:p>
    <w:p w14:paraId="5EB31E14" w14:textId="77777777" w:rsidR="00822E8C" w:rsidRPr="00B66777" w:rsidRDefault="00822E8C" w:rsidP="009615FA">
      <w:pPr>
        <w:jc w:val="both"/>
      </w:pPr>
      <w:r w:rsidRPr="00B66777">
        <w:t>ADVANTAGES FLOCK MATING</w:t>
      </w:r>
    </w:p>
    <w:p w14:paraId="1895C39A" w14:textId="77777777" w:rsidR="009A48EC" w:rsidRPr="00B66777" w:rsidRDefault="009A48EC" w:rsidP="006721F3">
      <w:pPr>
        <w:numPr>
          <w:ilvl w:val="0"/>
          <w:numId w:val="3"/>
        </w:numPr>
        <w:jc w:val="both"/>
      </w:pPr>
      <w:r w:rsidRPr="00B66777">
        <w:t>All animals have freedom to participate in sexual intercourse</w:t>
      </w:r>
    </w:p>
    <w:p w14:paraId="447DB8B9" w14:textId="77777777" w:rsidR="009A48EC" w:rsidRPr="00B66777" w:rsidRDefault="00CF2B7B" w:rsidP="006721F3">
      <w:pPr>
        <w:numPr>
          <w:ilvl w:val="0"/>
          <w:numId w:val="3"/>
        </w:numPr>
        <w:jc w:val="both"/>
      </w:pPr>
      <w:r w:rsidRPr="00B66777">
        <w:t>The farmer is saved the labo</w:t>
      </w:r>
      <w:r w:rsidR="009A48EC" w:rsidRPr="00B66777">
        <w:t>r and cost of monitoring breeding</w:t>
      </w:r>
    </w:p>
    <w:p w14:paraId="26245984" w14:textId="77777777" w:rsidR="009A48EC" w:rsidRPr="00B66777" w:rsidRDefault="009A48EC" w:rsidP="006721F3">
      <w:pPr>
        <w:numPr>
          <w:ilvl w:val="0"/>
          <w:numId w:val="3"/>
        </w:numPr>
        <w:jc w:val="both"/>
      </w:pPr>
      <w:r w:rsidRPr="00B66777">
        <w:t xml:space="preserve">All female may be mated because the number of males </w:t>
      </w:r>
      <w:proofErr w:type="gramStart"/>
      <w:r w:rsidRPr="00B66777">
        <w:t>are</w:t>
      </w:r>
      <w:proofErr w:type="gramEnd"/>
      <w:r w:rsidRPr="00B66777">
        <w:t xml:space="preserve"> widely spread</w:t>
      </w:r>
    </w:p>
    <w:p w14:paraId="5B8ADB4B" w14:textId="77777777" w:rsidR="005B3796" w:rsidRPr="00B66777" w:rsidRDefault="005B3796" w:rsidP="009615FA">
      <w:pPr>
        <w:jc w:val="both"/>
      </w:pPr>
    </w:p>
    <w:p w14:paraId="790BAAE1" w14:textId="77777777" w:rsidR="00822E8C" w:rsidRPr="00B66777" w:rsidRDefault="00822E8C" w:rsidP="009615FA">
      <w:pPr>
        <w:jc w:val="both"/>
      </w:pPr>
      <w:r w:rsidRPr="00B66777">
        <w:t>DISADVANTAGES FLOCK MATING</w:t>
      </w:r>
    </w:p>
    <w:p w14:paraId="4FA76363" w14:textId="77777777" w:rsidR="009A48EC" w:rsidRPr="00B66777" w:rsidRDefault="009A48EC" w:rsidP="006721F3">
      <w:pPr>
        <w:pStyle w:val="ListParagraph"/>
        <w:numPr>
          <w:ilvl w:val="0"/>
          <w:numId w:val="78"/>
        </w:numPr>
        <w:tabs>
          <w:tab w:val="num" w:pos="720"/>
        </w:tabs>
        <w:jc w:val="both"/>
      </w:pPr>
      <w:r w:rsidRPr="00B66777">
        <w:t>A female may be mated by more than one male thereby paternity become a difficult thing to determine</w:t>
      </w:r>
    </w:p>
    <w:p w14:paraId="639CAB4C" w14:textId="77777777" w:rsidR="009A48EC" w:rsidRPr="00B66777" w:rsidRDefault="009A48EC" w:rsidP="006721F3">
      <w:pPr>
        <w:pStyle w:val="ListParagraph"/>
        <w:numPr>
          <w:ilvl w:val="0"/>
          <w:numId w:val="78"/>
        </w:numPr>
        <w:tabs>
          <w:tab w:val="num" w:pos="720"/>
        </w:tabs>
        <w:jc w:val="both"/>
      </w:pPr>
      <w:r w:rsidRPr="00B66777">
        <w:t xml:space="preserve">Two </w:t>
      </w:r>
      <w:proofErr w:type="gramStart"/>
      <w:r w:rsidRPr="00B66777">
        <w:t>female</w:t>
      </w:r>
      <w:proofErr w:type="gramEnd"/>
      <w:r w:rsidRPr="00B66777">
        <w:t xml:space="preserve"> may be on heat at the same time, thereby leading to the mating of only one of them.</w:t>
      </w:r>
    </w:p>
    <w:p w14:paraId="0C6476C0" w14:textId="77777777" w:rsidR="009A48EC" w:rsidRPr="00B66777" w:rsidRDefault="009A48EC" w:rsidP="009615FA">
      <w:pPr>
        <w:jc w:val="both"/>
      </w:pPr>
    </w:p>
    <w:p w14:paraId="052C6C0F" w14:textId="77777777" w:rsidR="009A48EC" w:rsidRPr="00B66777" w:rsidRDefault="00822E8C" w:rsidP="006721F3">
      <w:pPr>
        <w:numPr>
          <w:ilvl w:val="0"/>
          <w:numId w:val="16"/>
        </w:numPr>
        <w:ind w:left="360"/>
        <w:jc w:val="both"/>
      </w:pPr>
      <w:r w:rsidRPr="00B66777">
        <w:t>PEN MATING</w:t>
      </w:r>
    </w:p>
    <w:p w14:paraId="143A39CB" w14:textId="77777777" w:rsidR="009A48EC" w:rsidRPr="00B66777" w:rsidRDefault="009A48EC" w:rsidP="009615FA">
      <w:pPr>
        <w:jc w:val="both"/>
      </w:pPr>
      <w:r w:rsidRPr="00B66777">
        <w:t xml:space="preserve">This form of mating occurs in pigs and poultry. A male is given a specific number of </w:t>
      </w:r>
      <w:proofErr w:type="gramStart"/>
      <w:r w:rsidRPr="00B66777">
        <w:t>female</w:t>
      </w:r>
      <w:proofErr w:type="gramEnd"/>
      <w:r w:rsidRPr="00B66777">
        <w:t xml:space="preserve"> depending on the strength of the breed. About 1 male to 20 females on heat</w:t>
      </w:r>
    </w:p>
    <w:p w14:paraId="18C7D905" w14:textId="77777777" w:rsidR="005B3796" w:rsidRPr="00B66777" w:rsidRDefault="005B3796" w:rsidP="009615FA">
      <w:pPr>
        <w:jc w:val="both"/>
      </w:pPr>
    </w:p>
    <w:p w14:paraId="45DD581A" w14:textId="77777777" w:rsidR="00822E8C" w:rsidRPr="00B66777" w:rsidRDefault="00822E8C" w:rsidP="009615FA">
      <w:pPr>
        <w:jc w:val="both"/>
      </w:pPr>
      <w:r w:rsidRPr="00B66777">
        <w:t>ADVANTAGES PEN MATING</w:t>
      </w:r>
    </w:p>
    <w:p w14:paraId="5789BBA1" w14:textId="77777777" w:rsidR="009A48EC" w:rsidRPr="00B66777" w:rsidRDefault="009A48EC" w:rsidP="006721F3">
      <w:pPr>
        <w:numPr>
          <w:ilvl w:val="0"/>
          <w:numId w:val="4"/>
        </w:numPr>
        <w:jc w:val="both"/>
      </w:pPr>
      <w:r w:rsidRPr="00B66777">
        <w:t xml:space="preserve">In poultry female eggs can be produced </w:t>
      </w:r>
    </w:p>
    <w:p w14:paraId="59EFF5B0" w14:textId="77777777" w:rsidR="009A48EC" w:rsidRPr="00B66777" w:rsidRDefault="009A48EC" w:rsidP="006721F3">
      <w:pPr>
        <w:numPr>
          <w:ilvl w:val="0"/>
          <w:numId w:val="4"/>
        </w:numPr>
        <w:jc w:val="both"/>
      </w:pPr>
      <w:r w:rsidRPr="00B66777">
        <w:t>There is tendency of servicing female on heat</w:t>
      </w:r>
    </w:p>
    <w:p w14:paraId="65B157D9" w14:textId="77777777" w:rsidR="005B3796" w:rsidRPr="00B66777" w:rsidRDefault="005B3796" w:rsidP="009615FA">
      <w:pPr>
        <w:jc w:val="both"/>
      </w:pPr>
    </w:p>
    <w:p w14:paraId="5F8403C9" w14:textId="77777777" w:rsidR="00822E8C" w:rsidRPr="00B66777" w:rsidRDefault="00822E8C" w:rsidP="009615FA">
      <w:pPr>
        <w:jc w:val="both"/>
      </w:pPr>
      <w:r w:rsidRPr="00B66777">
        <w:t>DISADVANTAGES PEN MATING</w:t>
      </w:r>
    </w:p>
    <w:p w14:paraId="66921BB2" w14:textId="77777777" w:rsidR="009A48EC" w:rsidRPr="00B66777" w:rsidRDefault="009A48EC" w:rsidP="006721F3">
      <w:pPr>
        <w:numPr>
          <w:ilvl w:val="0"/>
          <w:numId w:val="5"/>
        </w:numPr>
        <w:jc w:val="both"/>
      </w:pPr>
      <w:r w:rsidRPr="00B66777">
        <w:t>The spread of vener</w:t>
      </w:r>
      <w:r w:rsidR="00CF2B7B" w:rsidRPr="00B66777">
        <w:t>e</w:t>
      </w:r>
      <w:r w:rsidRPr="00B66777">
        <w:t>al diseases may be rampant</w:t>
      </w:r>
    </w:p>
    <w:p w14:paraId="0E3D682A" w14:textId="77777777" w:rsidR="009A48EC" w:rsidRPr="00B66777" w:rsidRDefault="009A48EC" w:rsidP="006721F3">
      <w:pPr>
        <w:numPr>
          <w:ilvl w:val="0"/>
          <w:numId w:val="5"/>
        </w:numPr>
        <w:jc w:val="both"/>
      </w:pPr>
      <w:r w:rsidRPr="00B66777">
        <w:t xml:space="preserve">Deformed male may not be able to mate </w:t>
      </w:r>
    </w:p>
    <w:p w14:paraId="64D1C755" w14:textId="77777777" w:rsidR="00CF2B7B" w:rsidRPr="00B66777" w:rsidRDefault="00CF2B7B" w:rsidP="009615FA">
      <w:pPr>
        <w:jc w:val="both"/>
      </w:pPr>
    </w:p>
    <w:p w14:paraId="5ED8EAEF" w14:textId="77777777" w:rsidR="009A48EC" w:rsidRPr="00B66777" w:rsidRDefault="00822E8C" w:rsidP="006721F3">
      <w:pPr>
        <w:numPr>
          <w:ilvl w:val="0"/>
          <w:numId w:val="16"/>
        </w:numPr>
        <w:ind w:left="360"/>
        <w:jc w:val="both"/>
      </w:pPr>
      <w:r w:rsidRPr="00B66777">
        <w:t>STUD MATING</w:t>
      </w:r>
    </w:p>
    <w:p w14:paraId="42B9B19C" w14:textId="77777777" w:rsidR="009A48EC" w:rsidRPr="00B66777" w:rsidRDefault="009A48EC" w:rsidP="009615FA">
      <w:pPr>
        <w:jc w:val="both"/>
      </w:pPr>
      <w:r w:rsidRPr="00B66777">
        <w:t xml:space="preserve">A male </w:t>
      </w:r>
      <w:r w:rsidR="00CF2B7B" w:rsidRPr="00B66777">
        <w:t>(stu</w:t>
      </w:r>
      <w:r w:rsidR="003136B5" w:rsidRPr="00B66777">
        <w:t>d)</w:t>
      </w:r>
      <w:r w:rsidRPr="00B66777">
        <w:t xml:space="preserve">with proven qualities </w:t>
      </w:r>
      <w:r w:rsidR="00CF2B7B" w:rsidRPr="00B66777">
        <w:t xml:space="preserve">is kept in a room </w:t>
      </w:r>
      <w:r w:rsidRPr="00B66777">
        <w:t>in this type. Any female that is on heat is led to it for mating and thereafter the female is removed.</w:t>
      </w:r>
    </w:p>
    <w:p w14:paraId="68DF7EE4" w14:textId="77777777" w:rsidR="005B3796" w:rsidRPr="00B66777" w:rsidRDefault="005B3796" w:rsidP="009615FA">
      <w:pPr>
        <w:jc w:val="both"/>
      </w:pPr>
    </w:p>
    <w:p w14:paraId="6113ED22" w14:textId="77777777" w:rsidR="00822E8C" w:rsidRPr="00B66777" w:rsidRDefault="00822E8C" w:rsidP="009615FA">
      <w:pPr>
        <w:jc w:val="both"/>
      </w:pPr>
      <w:r w:rsidRPr="00B66777">
        <w:t>ADVANTAGES STUD MATING</w:t>
      </w:r>
    </w:p>
    <w:p w14:paraId="547D184D" w14:textId="77777777" w:rsidR="009A48EC" w:rsidRPr="00B66777" w:rsidRDefault="009A48EC" w:rsidP="006721F3">
      <w:pPr>
        <w:numPr>
          <w:ilvl w:val="0"/>
          <w:numId w:val="6"/>
        </w:numPr>
        <w:jc w:val="both"/>
      </w:pPr>
      <w:r w:rsidRPr="00B66777">
        <w:t>The paternity of the offspring can be identified</w:t>
      </w:r>
    </w:p>
    <w:p w14:paraId="5E1A31D7" w14:textId="77777777" w:rsidR="009A48EC" w:rsidRPr="00B66777" w:rsidRDefault="009A48EC" w:rsidP="006721F3">
      <w:pPr>
        <w:numPr>
          <w:ilvl w:val="0"/>
          <w:numId w:val="6"/>
        </w:numPr>
        <w:jc w:val="both"/>
      </w:pPr>
      <w:r w:rsidRPr="00B66777">
        <w:t xml:space="preserve">It is a good system of upgrading the breed because only male with both proven </w:t>
      </w:r>
      <w:proofErr w:type="gramStart"/>
      <w:r w:rsidRPr="00B66777">
        <w:t>quality</w:t>
      </w:r>
      <w:proofErr w:type="gramEnd"/>
      <w:r w:rsidRPr="00B66777">
        <w:t xml:space="preserve"> is used.</w:t>
      </w:r>
    </w:p>
    <w:p w14:paraId="2DF6E637" w14:textId="77777777" w:rsidR="005B3796" w:rsidRPr="00B66777" w:rsidRDefault="005B3796" w:rsidP="009615FA">
      <w:pPr>
        <w:jc w:val="both"/>
      </w:pPr>
    </w:p>
    <w:p w14:paraId="73EA8F0A" w14:textId="77777777" w:rsidR="00822E8C" w:rsidRPr="00B66777" w:rsidRDefault="00822E8C" w:rsidP="009615FA">
      <w:pPr>
        <w:jc w:val="both"/>
      </w:pPr>
      <w:r w:rsidRPr="00B66777">
        <w:t>DISADVANTAGES STUD MATING</w:t>
      </w:r>
    </w:p>
    <w:p w14:paraId="087E6248" w14:textId="77777777" w:rsidR="00CF2B7B" w:rsidRPr="00B66777" w:rsidRDefault="00CF2B7B" w:rsidP="006721F3">
      <w:pPr>
        <w:numPr>
          <w:ilvl w:val="0"/>
          <w:numId w:val="79"/>
        </w:numPr>
        <w:jc w:val="both"/>
      </w:pPr>
      <w:r w:rsidRPr="00B66777">
        <w:t>The spread of venereal diseases may be rampant.</w:t>
      </w:r>
    </w:p>
    <w:p w14:paraId="738D0A24" w14:textId="77777777" w:rsidR="00CF2B7B" w:rsidRPr="00B66777" w:rsidRDefault="00CF2B7B" w:rsidP="006721F3">
      <w:pPr>
        <w:numPr>
          <w:ilvl w:val="0"/>
          <w:numId w:val="79"/>
        </w:numPr>
        <w:jc w:val="both"/>
      </w:pPr>
      <w:r w:rsidRPr="00B66777">
        <w:t>It takes a lot of expertise to practice.</w:t>
      </w:r>
    </w:p>
    <w:p w14:paraId="04CB0ACE" w14:textId="77777777" w:rsidR="009A48EC" w:rsidRPr="00B66777" w:rsidRDefault="009A48EC" w:rsidP="009615FA">
      <w:pPr>
        <w:jc w:val="both"/>
        <w:rPr>
          <w:b/>
        </w:rPr>
      </w:pPr>
    </w:p>
    <w:p w14:paraId="7C6A40E5" w14:textId="77777777" w:rsidR="009A48EC" w:rsidRPr="00B66777" w:rsidRDefault="009A48EC" w:rsidP="009615FA">
      <w:pPr>
        <w:jc w:val="both"/>
      </w:pPr>
      <w:r w:rsidRPr="00B66777">
        <w:t>ARTIFICIAL MATING</w:t>
      </w:r>
    </w:p>
    <w:p w14:paraId="13489D03" w14:textId="77777777" w:rsidR="009A48EC" w:rsidRPr="00B66777" w:rsidRDefault="009A48EC" w:rsidP="009615FA">
      <w:pPr>
        <w:jc w:val="both"/>
      </w:pPr>
      <w:r w:rsidRPr="00B66777">
        <w:t>This is called artificial insemination, which involves the act of inserting the spermatozoa artificially into the vagina of female animals on heat. The sperm is collected</w:t>
      </w:r>
      <w:r w:rsidR="00A561F7" w:rsidRPr="00B66777">
        <w:t xml:space="preserve"> from a male animal </w:t>
      </w:r>
      <w:r w:rsidR="00A561F7" w:rsidRPr="00B66777">
        <w:lastRenderedPageBreak/>
        <w:t>with desir</w:t>
      </w:r>
      <w:r w:rsidR="00822E8C" w:rsidRPr="00B66777">
        <w:t xml:space="preserve">ed characters with the aid of </w:t>
      </w:r>
      <w:r w:rsidR="00256C96" w:rsidRPr="00B66777">
        <w:t>an artificial vagina</w:t>
      </w:r>
      <w:r w:rsidR="00822E8C" w:rsidRPr="00B66777">
        <w:t>, massage method, etc</w:t>
      </w:r>
      <w:r w:rsidR="00A561F7" w:rsidRPr="00B66777">
        <w:t xml:space="preserve">. Sperm collected is stored </w:t>
      </w:r>
      <w:r w:rsidR="00CF2B7B" w:rsidRPr="00B66777">
        <w:t xml:space="preserve">in liquid nitrogen at </w:t>
      </w:r>
      <w:r w:rsidR="00847271" w:rsidRPr="00B66777">
        <w:t>-</w:t>
      </w:r>
      <w:r w:rsidR="00CF2B7B" w:rsidRPr="00B66777">
        <w:t>196</w:t>
      </w:r>
      <w:r w:rsidR="00A561F7" w:rsidRPr="00B66777">
        <w:t>°C</w:t>
      </w:r>
      <w:r w:rsidR="00CF2B7B" w:rsidRPr="00B66777">
        <w:t>.</w:t>
      </w:r>
    </w:p>
    <w:p w14:paraId="63BC2D77" w14:textId="77777777" w:rsidR="005B3796" w:rsidRPr="00B66777" w:rsidRDefault="005B3796" w:rsidP="009615FA">
      <w:pPr>
        <w:jc w:val="both"/>
      </w:pPr>
    </w:p>
    <w:p w14:paraId="452922F8" w14:textId="77777777" w:rsidR="00822E8C" w:rsidRPr="00B66777" w:rsidRDefault="00822E8C" w:rsidP="009615FA">
      <w:pPr>
        <w:jc w:val="both"/>
      </w:pPr>
      <w:r w:rsidRPr="00B66777">
        <w:t>ADVANTAGES ARTIFICIAL MATING</w:t>
      </w:r>
    </w:p>
    <w:p w14:paraId="562F5DC8" w14:textId="77777777" w:rsidR="009A48EC" w:rsidRPr="00B66777" w:rsidRDefault="009A48EC" w:rsidP="006721F3">
      <w:pPr>
        <w:pStyle w:val="ListParagraph"/>
        <w:numPr>
          <w:ilvl w:val="0"/>
          <w:numId w:val="80"/>
        </w:numPr>
        <w:jc w:val="both"/>
      </w:pPr>
      <w:r w:rsidRPr="00B66777">
        <w:t>The semen can be used over a long time even after the death of the male animal.</w:t>
      </w:r>
    </w:p>
    <w:p w14:paraId="722DABC1" w14:textId="77777777" w:rsidR="009A48EC" w:rsidRPr="00B66777" w:rsidRDefault="009A48EC" w:rsidP="006721F3">
      <w:pPr>
        <w:pStyle w:val="ListParagraph"/>
        <w:numPr>
          <w:ilvl w:val="0"/>
          <w:numId w:val="80"/>
        </w:numPr>
        <w:jc w:val="both"/>
      </w:pPr>
      <w:r w:rsidRPr="00B66777">
        <w:t>It is more economical as it reduces the cost of feeding and managing male animals.</w:t>
      </w:r>
    </w:p>
    <w:p w14:paraId="5D22ECBE" w14:textId="77777777" w:rsidR="00145809" w:rsidRPr="00B66777" w:rsidRDefault="00145809" w:rsidP="009615FA">
      <w:pPr>
        <w:jc w:val="both"/>
        <w:rPr>
          <w:b/>
        </w:rPr>
      </w:pPr>
    </w:p>
    <w:p w14:paraId="1FE128F1" w14:textId="77777777" w:rsidR="00822E8C" w:rsidRPr="00B66777" w:rsidRDefault="00822E8C" w:rsidP="009615FA">
      <w:pPr>
        <w:jc w:val="both"/>
      </w:pPr>
      <w:r w:rsidRPr="00B66777">
        <w:t>DISADVANTAGES ARTIFICIAL MATING</w:t>
      </w:r>
    </w:p>
    <w:p w14:paraId="1BEC58F4" w14:textId="77777777" w:rsidR="00256C96" w:rsidRPr="00B66777" w:rsidRDefault="00256C96" w:rsidP="006721F3">
      <w:pPr>
        <w:pStyle w:val="ListParagraph"/>
        <w:numPr>
          <w:ilvl w:val="0"/>
          <w:numId w:val="81"/>
        </w:numPr>
        <w:jc w:val="both"/>
      </w:pPr>
      <w:r w:rsidRPr="00B66777">
        <w:t>It requires expertise which may not be readily available.</w:t>
      </w:r>
    </w:p>
    <w:p w14:paraId="551D5358" w14:textId="77777777" w:rsidR="00256C96" w:rsidRPr="00B66777" w:rsidRDefault="00256C96" w:rsidP="006721F3">
      <w:pPr>
        <w:pStyle w:val="ListParagraph"/>
        <w:numPr>
          <w:ilvl w:val="0"/>
          <w:numId w:val="81"/>
        </w:numPr>
        <w:jc w:val="both"/>
      </w:pPr>
      <w:r w:rsidRPr="00B66777">
        <w:t xml:space="preserve">Difficulty in detecting female animals on heat may </w:t>
      </w:r>
      <w:r w:rsidR="00822E8C" w:rsidRPr="00B66777">
        <w:t>limit success.</w:t>
      </w:r>
    </w:p>
    <w:p w14:paraId="6113347A" w14:textId="77777777" w:rsidR="00847271" w:rsidRPr="00B66777" w:rsidRDefault="00847271" w:rsidP="009615FA">
      <w:pPr>
        <w:jc w:val="both"/>
        <w:rPr>
          <w:b/>
        </w:rPr>
      </w:pPr>
    </w:p>
    <w:p w14:paraId="38D12089" w14:textId="77777777" w:rsidR="009A48EC" w:rsidRPr="00B66777" w:rsidRDefault="00256C96" w:rsidP="009615FA">
      <w:pPr>
        <w:jc w:val="both"/>
        <w:rPr>
          <w:i/>
        </w:rPr>
      </w:pPr>
      <w:r w:rsidRPr="00B66777">
        <w:rPr>
          <w:b/>
        </w:rPr>
        <w:t>EVALUATION</w:t>
      </w:r>
    </w:p>
    <w:p w14:paraId="49D9F70B" w14:textId="77777777" w:rsidR="006C32BD" w:rsidRPr="00B66777" w:rsidRDefault="006C32BD" w:rsidP="006721F3">
      <w:pPr>
        <w:numPr>
          <w:ilvl w:val="0"/>
          <w:numId w:val="7"/>
        </w:numPr>
        <w:jc w:val="both"/>
      </w:pPr>
      <w:r w:rsidRPr="00B66777">
        <w:t>Explain briefly the term artificial mating.</w:t>
      </w:r>
    </w:p>
    <w:p w14:paraId="49E74194" w14:textId="77777777" w:rsidR="009A48EC" w:rsidRPr="00B66777" w:rsidRDefault="009A48EC" w:rsidP="006721F3">
      <w:pPr>
        <w:numPr>
          <w:ilvl w:val="0"/>
          <w:numId w:val="7"/>
        </w:numPr>
        <w:jc w:val="both"/>
      </w:pPr>
      <w:r w:rsidRPr="00B66777">
        <w:t>Mention two advantages and two disadvantages of artificial mating</w:t>
      </w:r>
    </w:p>
    <w:p w14:paraId="47CBA9C6" w14:textId="77777777" w:rsidR="009A48EC" w:rsidRPr="00B66777" w:rsidRDefault="009A48EC" w:rsidP="006721F3">
      <w:pPr>
        <w:numPr>
          <w:ilvl w:val="0"/>
          <w:numId w:val="7"/>
        </w:numPr>
        <w:jc w:val="both"/>
      </w:pPr>
      <w:r w:rsidRPr="00B66777">
        <w:t>State two ways of collecting semen from male animals.</w:t>
      </w:r>
    </w:p>
    <w:p w14:paraId="6B3CF70E" w14:textId="77777777" w:rsidR="005B3796" w:rsidRPr="00B66777" w:rsidRDefault="0014120C" w:rsidP="006721F3">
      <w:pPr>
        <w:numPr>
          <w:ilvl w:val="0"/>
          <w:numId w:val="7"/>
        </w:numPr>
        <w:jc w:val="both"/>
      </w:pPr>
      <w:r w:rsidRPr="00B66777">
        <w:t>Differentiate</w:t>
      </w:r>
      <w:r w:rsidR="005B3796" w:rsidRPr="00B66777">
        <w:t xml:space="preserve"> between </w:t>
      </w:r>
      <w:r w:rsidRPr="00B66777">
        <w:t xml:space="preserve">ovulation, heat period and </w:t>
      </w:r>
      <w:proofErr w:type="spellStart"/>
      <w:r w:rsidRPr="00B66777">
        <w:t>oestrus</w:t>
      </w:r>
      <w:proofErr w:type="spellEnd"/>
      <w:r w:rsidRPr="00B66777">
        <w:t xml:space="preserve"> cycle </w:t>
      </w:r>
    </w:p>
    <w:p w14:paraId="1CDEC408" w14:textId="77777777" w:rsidR="0014120C" w:rsidRPr="00B66777" w:rsidRDefault="0014120C" w:rsidP="006721F3">
      <w:pPr>
        <w:numPr>
          <w:ilvl w:val="0"/>
          <w:numId w:val="7"/>
        </w:numPr>
        <w:jc w:val="both"/>
      </w:pPr>
      <w:r w:rsidRPr="00B66777">
        <w:t>List five sign of heat in animals.</w:t>
      </w:r>
    </w:p>
    <w:p w14:paraId="291328C5" w14:textId="77777777" w:rsidR="009A48EC" w:rsidRPr="00B66777" w:rsidRDefault="009A48EC" w:rsidP="009615FA">
      <w:pPr>
        <w:ind w:left="720"/>
        <w:jc w:val="both"/>
      </w:pPr>
    </w:p>
    <w:p w14:paraId="5F0FDA71" w14:textId="77777777" w:rsidR="00916D62" w:rsidRPr="00B66777" w:rsidRDefault="00916D62" w:rsidP="009615FA">
      <w:pPr>
        <w:rPr>
          <w:b/>
        </w:rPr>
      </w:pPr>
      <w:r w:rsidRPr="00B66777">
        <w:rPr>
          <w:b/>
        </w:rPr>
        <w:t>FERTILIZATION</w:t>
      </w:r>
    </w:p>
    <w:p w14:paraId="7E3C08D3" w14:textId="77777777" w:rsidR="00916D62" w:rsidRPr="00B66777" w:rsidRDefault="00916D62" w:rsidP="009615FA">
      <w:r w:rsidRPr="00B66777">
        <w:t xml:space="preserve">This is the fusion of the male and female sex cells spermatozoa and ovum respectively. This process occurs in the Fallopian tube or oviduct. </w:t>
      </w:r>
    </w:p>
    <w:p w14:paraId="602B7672" w14:textId="77777777" w:rsidR="00916D62" w:rsidRPr="00B66777" w:rsidRDefault="00916D62" w:rsidP="009615FA"/>
    <w:p w14:paraId="7E6BCD8D" w14:textId="77777777" w:rsidR="00916D62" w:rsidRPr="00B66777" w:rsidRDefault="00916D62" w:rsidP="009615FA">
      <w:pPr>
        <w:rPr>
          <w:b/>
        </w:rPr>
      </w:pPr>
      <w:r w:rsidRPr="00B66777">
        <w:rPr>
          <w:b/>
        </w:rPr>
        <w:t>IMPLANTATION</w:t>
      </w:r>
    </w:p>
    <w:p w14:paraId="08B987C6" w14:textId="77777777" w:rsidR="00916D62" w:rsidRPr="00B66777" w:rsidRDefault="00916D62" w:rsidP="009615FA">
      <w:r w:rsidRPr="00B66777">
        <w:t xml:space="preserve">This is the attachment of zygote (fertilized egg) to the wall of the uterus after fertilization. The zygote develops into a </w:t>
      </w:r>
      <w:proofErr w:type="spellStart"/>
      <w:r w:rsidRPr="00B66777">
        <w:t>foetus</w:t>
      </w:r>
      <w:proofErr w:type="spellEnd"/>
      <w:r w:rsidRPr="00B66777">
        <w:t xml:space="preserve"> and continues to grow till time of parturition.</w:t>
      </w:r>
    </w:p>
    <w:p w14:paraId="509A599F" w14:textId="77777777" w:rsidR="00A13BFA" w:rsidRPr="00B66777" w:rsidRDefault="00A13BFA" w:rsidP="009615FA">
      <w:pPr>
        <w:jc w:val="both"/>
        <w:rPr>
          <w:b/>
        </w:rPr>
      </w:pPr>
    </w:p>
    <w:p w14:paraId="4C6D066C" w14:textId="77777777" w:rsidR="009A48EC" w:rsidRPr="00B66777" w:rsidRDefault="009A48EC" w:rsidP="009615FA">
      <w:pPr>
        <w:jc w:val="both"/>
        <w:rPr>
          <w:b/>
        </w:rPr>
      </w:pPr>
      <w:r w:rsidRPr="00B66777">
        <w:rPr>
          <w:b/>
        </w:rPr>
        <w:t>GESTATION PERIOD</w:t>
      </w:r>
    </w:p>
    <w:p w14:paraId="0D9C3906" w14:textId="77777777" w:rsidR="00A13BFA" w:rsidRPr="00B66777" w:rsidRDefault="009A48EC" w:rsidP="009615FA">
      <w:pPr>
        <w:jc w:val="both"/>
      </w:pPr>
      <w:r w:rsidRPr="00B66777">
        <w:t>This is a period between fertilization of an ovum to the birth of young on</w:t>
      </w:r>
      <w:r w:rsidR="0014120C" w:rsidRPr="00B66777">
        <w:t xml:space="preserve">es, </w:t>
      </w:r>
      <w:r w:rsidRPr="00B66777">
        <w:t xml:space="preserve">conception and </w:t>
      </w:r>
    </w:p>
    <w:p w14:paraId="3D446236" w14:textId="77777777" w:rsidR="009A48EC" w:rsidRPr="00B66777" w:rsidRDefault="009A48EC" w:rsidP="009615FA">
      <w:pPr>
        <w:jc w:val="both"/>
      </w:pPr>
      <w:r w:rsidRPr="00B66777">
        <w:t>birth. During gestation, female animals do not come on heat. It is under the control of hormone called progesterone (Pregnancy hormon</w:t>
      </w:r>
      <w:r w:rsidR="003136B5" w:rsidRPr="00B66777">
        <w:t>e)</w:t>
      </w:r>
      <w:r w:rsidRPr="00B66777">
        <w:t>.</w:t>
      </w:r>
    </w:p>
    <w:p w14:paraId="037892F4" w14:textId="77777777" w:rsidR="0014120C" w:rsidRPr="00B66777" w:rsidRDefault="0014120C" w:rsidP="009615FA">
      <w:pPr>
        <w:jc w:val="both"/>
        <w:rPr>
          <w:b/>
        </w:rPr>
      </w:pPr>
    </w:p>
    <w:p w14:paraId="43AA4C3E" w14:textId="77777777" w:rsidR="009A48EC" w:rsidRPr="00B66777" w:rsidRDefault="009A48EC" w:rsidP="009615FA">
      <w:pPr>
        <w:jc w:val="both"/>
      </w:pPr>
      <w:r w:rsidRPr="00B66777">
        <w:t>FEATURES OF GESTATION PERIOD</w:t>
      </w:r>
    </w:p>
    <w:p w14:paraId="773BC9CD" w14:textId="77777777" w:rsidR="009A48EC" w:rsidRPr="00B66777" w:rsidRDefault="009A48EC" w:rsidP="006721F3">
      <w:pPr>
        <w:pStyle w:val="ListParagraph"/>
        <w:numPr>
          <w:ilvl w:val="0"/>
          <w:numId w:val="82"/>
        </w:numPr>
        <w:jc w:val="both"/>
      </w:pPr>
      <w:r w:rsidRPr="00B66777">
        <w:t>There is swelling of abdomen</w:t>
      </w:r>
    </w:p>
    <w:p w14:paraId="4BB9B129" w14:textId="77777777" w:rsidR="009A48EC" w:rsidRPr="00B66777" w:rsidRDefault="009A48EC" w:rsidP="006721F3">
      <w:pPr>
        <w:pStyle w:val="ListParagraph"/>
        <w:numPr>
          <w:ilvl w:val="0"/>
          <w:numId w:val="82"/>
        </w:numPr>
        <w:jc w:val="both"/>
      </w:pPr>
      <w:r w:rsidRPr="00B66777">
        <w:t>There is swelling of adder</w:t>
      </w:r>
    </w:p>
    <w:p w14:paraId="2DCE5D1E" w14:textId="77777777" w:rsidR="009A48EC" w:rsidRPr="00B66777" w:rsidRDefault="009A48EC" w:rsidP="006721F3">
      <w:pPr>
        <w:pStyle w:val="ListParagraph"/>
        <w:numPr>
          <w:ilvl w:val="0"/>
          <w:numId w:val="82"/>
        </w:numPr>
        <w:jc w:val="both"/>
      </w:pPr>
      <w:r w:rsidRPr="00B66777">
        <w:t>There is increase in body weight</w:t>
      </w:r>
    </w:p>
    <w:p w14:paraId="60D71EF7" w14:textId="77777777" w:rsidR="009A48EC" w:rsidRPr="00B66777" w:rsidRDefault="009A48EC" w:rsidP="009615FA">
      <w:pPr>
        <w:jc w:val="both"/>
      </w:pPr>
    </w:p>
    <w:tbl>
      <w:tblPr>
        <w:tblW w:w="0" w:type="auto"/>
        <w:tblBorders>
          <w:top w:val="single" w:sz="6" w:space="0" w:color="000000"/>
          <w:left w:val="single" w:sz="12" w:space="0" w:color="000000"/>
          <w:bottom w:val="single" w:sz="6" w:space="0" w:color="000000"/>
          <w:right w:val="single" w:sz="12" w:space="0" w:color="000000"/>
          <w:insideH w:val="nil"/>
          <w:insideV w:val="single" w:sz="6" w:space="0" w:color="000000"/>
        </w:tblBorders>
        <w:tblLook w:val="0000" w:firstRow="0" w:lastRow="0" w:firstColumn="0" w:lastColumn="0" w:noHBand="0" w:noVBand="0"/>
      </w:tblPr>
      <w:tblGrid>
        <w:gridCol w:w="3179"/>
        <w:gridCol w:w="3181"/>
        <w:gridCol w:w="3216"/>
      </w:tblGrid>
      <w:tr w:rsidR="0014120C" w:rsidRPr="00B66777" w14:paraId="176AC459" w14:textId="77777777" w:rsidTr="00847271">
        <w:tc>
          <w:tcPr>
            <w:tcW w:w="3179" w:type="dxa"/>
            <w:tcBorders>
              <w:top w:val="single" w:sz="6" w:space="0" w:color="000000"/>
              <w:bottom w:val="single" w:sz="4" w:space="0" w:color="auto"/>
            </w:tcBorders>
          </w:tcPr>
          <w:p w14:paraId="37CBC61E" w14:textId="77777777" w:rsidR="009A48EC" w:rsidRPr="00B66777" w:rsidRDefault="009A48EC" w:rsidP="009615FA">
            <w:pPr>
              <w:jc w:val="both"/>
            </w:pPr>
            <w:r w:rsidRPr="00B66777">
              <w:t>SPECIES</w:t>
            </w:r>
          </w:p>
        </w:tc>
        <w:tc>
          <w:tcPr>
            <w:tcW w:w="3181" w:type="dxa"/>
            <w:tcBorders>
              <w:top w:val="single" w:sz="6" w:space="0" w:color="000000"/>
              <w:bottom w:val="single" w:sz="4" w:space="0" w:color="auto"/>
            </w:tcBorders>
          </w:tcPr>
          <w:p w14:paraId="1F7C4551" w14:textId="77777777" w:rsidR="009A48EC" w:rsidRPr="00B66777" w:rsidRDefault="009A48EC" w:rsidP="009615FA">
            <w:pPr>
              <w:jc w:val="both"/>
            </w:pPr>
            <w:r w:rsidRPr="00B66777">
              <w:t>NAME OF FEMALE</w:t>
            </w:r>
          </w:p>
        </w:tc>
        <w:tc>
          <w:tcPr>
            <w:tcW w:w="3216" w:type="dxa"/>
            <w:tcBorders>
              <w:top w:val="single" w:sz="6" w:space="0" w:color="000000"/>
              <w:bottom w:val="single" w:sz="4" w:space="0" w:color="auto"/>
            </w:tcBorders>
          </w:tcPr>
          <w:p w14:paraId="7D7BF4C9" w14:textId="77777777" w:rsidR="009A48EC" w:rsidRPr="00B66777" w:rsidRDefault="009A48EC" w:rsidP="009615FA">
            <w:pPr>
              <w:jc w:val="both"/>
            </w:pPr>
            <w:r w:rsidRPr="00B66777">
              <w:t>GESTATION PERIOD</w:t>
            </w:r>
          </w:p>
        </w:tc>
      </w:tr>
      <w:tr w:rsidR="00847271" w:rsidRPr="00B66777" w14:paraId="5EC9F8D8" w14:textId="77777777" w:rsidTr="003D7903">
        <w:trPr>
          <w:trHeight w:val="601"/>
        </w:trPr>
        <w:tc>
          <w:tcPr>
            <w:tcW w:w="3179" w:type="dxa"/>
          </w:tcPr>
          <w:p w14:paraId="75FB5196" w14:textId="77777777" w:rsidR="00847271" w:rsidRPr="00B66777" w:rsidRDefault="00847271" w:rsidP="003D7903">
            <w:pPr>
              <w:jc w:val="both"/>
            </w:pPr>
            <w:r w:rsidRPr="00B66777">
              <w:t>Horse</w:t>
            </w:r>
          </w:p>
          <w:p w14:paraId="4575DDBB" w14:textId="77777777" w:rsidR="00847271" w:rsidRPr="00B66777" w:rsidRDefault="00847271" w:rsidP="009615FA">
            <w:pPr>
              <w:jc w:val="both"/>
            </w:pPr>
            <w:r w:rsidRPr="00B66777">
              <w:t>Cattle</w:t>
            </w:r>
          </w:p>
        </w:tc>
        <w:tc>
          <w:tcPr>
            <w:tcW w:w="3181" w:type="dxa"/>
          </w:tcPr>
          <w:p w14:paraId="55C81AAF" w14:textId="77777777" w:rsidR="00847271" w:rsidRPr="00B66777" w:rsidRDefault="00847271" w:rsidP="003D7903">
            <w:pPr>
              <w:jc w:val="both"/>
            </w:pPr>
            <w:r w:rsidRPr="00B66777">
              <w:t>Mare</w:t>
            </w:r>
          </w:p>
          <w:p w14:paraId="78B49DE9" w14:textId="77777777" w:rsidR="00847271" w:rsidRPr="00B66777" w:rsidRDefault="00847271" w:rsidP="009615FA">
            <w:pPr>
              <w:jc w:val="both"/>
            </w:pPr>
            <w:r w:rsidRPr="00B66777">
              <w:t>Cow</w:t>
            </w:r>
          </w:p>
        </w:tc>
        <w:tc>
          <w:tcPr>
            <w:tcW w:w="3216" w:type="dxa"/>
          </w:tcPr>
          <w:p w14:paraId="441AFAE4" w14:textId="77777777" w:rsidR="00847271" w:rsidRPr="00B66777" w:rsidRDefault="00847271" w:rsidP="003D7903">
            <w:pPr>
              <w:jc w:val="both"/>
            </w:pPr>
            <w:r w:rsidRPr="00B66777">
              <w:t>336 days</w:t>
            </w:r>
          </w:p>
          <w:p w14:paraId="5A17D16C" w14:textId="77777777" w:rsidR="00847271" w:rsidRPr="00B66777" w:rsidRDefault="00A13BFA" w:rsidP="009615FA">
            <w:pPr>
              <w:jc w:val="both"/>
            </w:pPr>
            <w:r w:rsidRPr="00B66777">
              <w:t xml:space="preserve">283 </w:t>
            </w:r>
            <w:r w:rsidR="00847271" w:rsidRPr="00B66777">
              <w:t>days</w:t>
            </w:r>
          </w:p>
        </w:tc>
      </w:tr>
      <w:tr w:rsidR="0014120C" w:rsidRPr="00B66777" w14:paraId="4E56F9DD" w14:textId="77777777" w:rsidTr="00847271">
        <w:tc>
          <w:tcPr>
            <w:tcW w:w="3179" w:type="dxa"/>
          </w:tcPr>
          <w:p w14:paraId="055C63CB" w14:textId="77777777" w:rsidR="009A48EC" w:rsidRPr="00B66777" w:rsidRDefault="009A48EC" w:rsidP="009615FA">
            <w:pPr>
              <w:jc w:val="both"/>
            </w:pPr>
            <w:r w:rsidRPr="00B66777">
              <w:t>Goat</w:t>
            </w:r>
          </w:p>
        </w:tc>
        <w:tc>
          <w:tcPr>
            <w:tcW w:w="3181" w:type="dxa"/>
          </w:tcPr>
          <w:p w14:paraId="446D16BF" w14:textId="77777777" w:rsidR="009A48EC" w:rsidRPr="00B66777" w:rsidRDefault="0014120C" w:rsidP="009615FA">
            <w:pPr>
              <w:jc w:val="both"/>
            </w:pPr>
            <w:r w:rsidRPr="00B66777">
              <w:t>Doe</w:t>
            </w:r>
          </w:p>
        </w:tc>
        <w:tc>
          <w:tcPr>
            <w:tcW w:w="3216" w:type="dxa"/>
          </w:tcPr>
          <w:p w14:paraId="280E797A" w14:textId="77777777" w:rsidR="009A48EC" w:rsidRPr="00B66777" w:rsidRDefault="009A48EC" w:rsidP="00A13BFA">
            <w:pPr>
              <w:jc w:val="both"/>
            </w:pPr>
            <w:r w:rsidRPr="00B66777">
              <w:t>150 days</w:t>
            </w:r>
          </w:p>
        </w:tc>
      </w:tr>
      <w:tr w:rsidR="0014120C" w:rsidRPr="00B66777" w14:paraId="51BC84A2" w14:textId="77777777" w:rsidTr="00847271">
        <w:tc>
          <w:tcPr>
            <w:tcW w:w="3179" w:type="dxa"/>
          </w:tcPr>
          <w:p w14:paraId="79BC6421" w14:textId="77777777" w:rsidR="009A48EC" w:rsidRPr="00B66777" w:rsidRDefault="009A48EC" w:rsidP="009615FA">
            <w:pPr>
              <w:jc w:val="both"/>
            </w:pPr>
            <w:r w:rsidRPr="00B66777">
              <w:t>Sheep</w:t>
            </w:r>
          </w:p>
        </w:tc>
        <w:tc>
          <w:tcPr>
            <w:tcW w:w="3181" w:type="dxa"/>
          </w:tcPr>
          <w:p w14:paraId="4B5A45D1" w14:textId="77777777" w:rsidR="009A48EC" w:rsidRPr="00B66777" w:rsidRDefault="009A48EC" w:rsidP="009615FA">
            <w:pPr>
              <w:jc w:val="both"/>
            </w:pPr>
            <w:r w:rsidRPr="00B66777">
              <w:t>Ewe</w:t>
            </w:r>
          </w:p>
        </w:tc>
        <w:tc>
          <w:tcPr>
            <w:tcW w:w="3216" w:type="dxa"/>
          </w:tcPr>
          <w:p w14:paraId="61353844" w14:textId="77777777" w:rsidR="009A48EC" w:rsidRPr="00B66777" w:rsidRDefault="00A13BFA" w:rsidP="009615FA">
            <w:pPr>
              <w:jc w:val="both"/>
            </w:pPr>
            <w:r w:rsidRPr="00B66777">
              <w:t>150</w:t>
            </w:r>
            <w:r w:rsidR="009A48EC" w:rsidRPr="00B66777">
              <w:t xml:space="preserve"> days</w:t>
            </w:r>
          </w:p>
        </w:tc>
      </w:tr>
      <w:tr w:rsidR="0014120C" w:rsidRPr="00B66777" w14:paraId="0D857813" w14:textId="77777777" w:rsidTr="00847271">
        <w:tc>
          <w:tcPr>
            <w:tcW w:w="3179" w:type="dxa"/>
          </w:tcPr>
          <w:p w14:paraId="48392553" w14:textId="77777777" w:rsidR="009A48EC" w:rsidRPr="00B66777" w:rsidRDefault="009A48EC" w:rsidP="009615FA">
            <w:pPr>
              <w:jc w:val="both"/>
            </w:pPr>
            <w:r w:rsidRPr="00B66777">
              <w:t>Pig</w:t>
            </w:r>
          </w:p>
        </w:tc>
        <w:tc>
          <w:tcPr>
            <w:tcW w:w="3181" w:type="dxa"/>
          </w:tcPr>
          <w:p w14:paraId="5359BF43" w14:textId="77777777" w:rsidR="009A48EC" w:rsidRPr="00B66777" w:rsidRDefault="009A48EC" w:rsidP="009615FA">
            <w:pPr>
              <w:jc w:val="both"/>
            </w:pPr>
            <w:r w:rsidRPr="00B66777">
              <w:t>Sow</w:t>
            </w:r>
          </w:p>
        </w:tc>
        <w:tc>
          <w:tcPr>
            <w:tcW w:w="3216" w:type="dxa"/>
          </w:tcPr>
          <w:p w14:paraId="350B4C93" w14:textId="77777777" w:rsidR="009A48EC" w:rsidRPr="00B66777" w:rsidRDefault="009A48EC" w:rsidP="00A13BFA">
            <w:pPr>
              <w:jc w:val="both"/>
            </w:pPr>
            <w:r w:rsidRPr="00B66777">
              <w:t>114 days</w:t>
            </w:r>
          </w:p>
        </w:tc>
      </w:tr>
      <w:tr w:rsidR="0014120C" w:rsidRPr="00B66777" w14:paraId="7C9C49FF" w14:textId="77777777" w:rsidTr="00847271">
        <w:tc>
          <w:tcPr>
            <w:tcW w:w="3179" w:type="dxa"/>
          </w:tcPr>
          <w:p w14:paraId="545C2E1E" w14:textId="77777777" w:rsidR="009A48EC" w:rsidRPr="00B66777" w:rsidRDefault="009A48EC" w:rsidP="009615FA">
            <w:pPr>
              <w:jc w:val="both"/>
            </w:pPr>
            <w:r w:rsidRPr="00B66777">
              <w:t>Rabbit</w:t>
            </w:r>
          </w:p>
          <w:p w14:paraId="6F621E18" w14:textId="77777777" w:rsidR="00847271" w:rsidRPr="00B66777" w:rsidRDefault="00A13BFA" w:rsidP="009615FA">
            <w:pPr>
              <w:jc w:val="both"/>
            </w:pPr>
            <w:r w:rsidRPr="00B66777">
              <w:t>C</w:t>
            </w:r>
            <w:r w:rsidR="00847271" w:rsidRPr="00B66777">
              <w:t>hi</w:t>
            </w:r>
            <w:r w:rsidRPr="00B66777">
              <w:t>cken</w:t>
            </w:r>
          </w:p>
        </w:tc>
        <w:tc>
          <w:tcPr>
            <w:tcW w:w="3181" w:type="dxa"/>
          </w:tcPr>
          <w:p w14:paraId="22297FD3" w14:textId="77777777" w:rsidR="009A48EC" w:rsidRPr="00B66777" w:rsidRDefault="009A48EC" w:rsidP="009615FA">
            <w:pPr>
              <w:jc w:val="both"/>
            </w:pPr>
            <w:r w:rsidRPr="00B66777">
              <w:t>Doe</w:t>
            </w:r>
          </w:p>
          <w:p w14:paraId="2D1973EE" w14:textId="77777777" w:rsidR="00A13BFA" w:rsidRPr="00B66777" w:rsidRDefault="00A13BFA" w:rsidP="009615FA">
            <w:pPr>
              <w:jc w:val="both"/>
            </w:pPr>
            <w:r w:rsidRPr="00B66777">
              <w:t>Hen</w:t>
            </w:r>
          </w:p>
        </w:tc>
        <w:tc>
          <w:tcPr>
            <w:tcW w:w="3216" w:type="dxa"/>
          </w:tcPr>
          <w:p w14:paraId="448146BB" w14:textId="77777777" w:rsidR="009A48EC" w:rsidRPr="00B66777" w:rsidRDefault="00A13BFA" w:rsidP="009615FA">
            <w:pPr>
              <w:jc w:val="both"/>
            </w:pPr>
            <w:r w:rsidRPr="00B66777">
              <w:t>31</w:t>
            </w:r>
            <w:r w:rsidR="009A48EC" w:rsidRPr="00B66777">
              <w:t>days</w:t>
            </w:r>
          </w:p>
          <w:p w14:paraId="2E834289" w14:textId="77777777" w:rsidR="00847271" w:rsidRPr="00B66777" w:rsidRDefault="00A13BFA" w:rsidP="009615FA">
            <w:pPr>
              <w:jc w:val="both"/>
            </w:pPr>
            <w:r w:rsidRPr="00B66777">
              <w:t>21 days</w:t>
            </w:r>
          </w:p>
        </w:tc>
      </w:tr>
    </w:tbl>
    <w:p w14:paraId="12CFBFBD" w14:textId="77777777" w:rsidR="009A48EC" w:rsidRPr="00B66777" w:rsidRDefault="009A48EC" w:rsidP="009615FA">
      <w:pPr>
        <w:jc w:val="both"/>
        <w:rPr>
          <w:b/>
        </w:rPr>
      </w:pPr>
    </w:p>
    <w:p w14:paraId="46FB7221" w14:textId="77777777" w:rsidR="009A48EC" w:rsidRPr="00B66777" w:rsidRDefault="009A48EC" w:rsidP="009615FA">
      <w:pPr>
        <w:jc w:val="both"/>
        <w:rPr>
          <w:b/>
        </w:rPr>
      </w:pPr>
      <w:r w:rsidRPr="00B66777">
        <w:rPr>
          <w:b/>
        </w:rPr>
        <w:t>PARTURITION</w:t>
      </w:r>
    </w:p>
    <w:p w14:paraId="375625DE" w14:textId="77777777" w:rsidR="009A48EC" w:rsidRPr="00B66777" w:rsidRDefault="009A48EC" w:rsidP="009615FA">
      <w:pPr>
        <w:jc w:val="both"/>
      </w:pPr>
      <w:r w:rsidRPr="00B66777">
        <w:t xml:space="preserve">This is the act of giving birth in farm animals. It marks the end of pregnancy </w:t>
      </w:r>
      <w:r w:rsidR="0014120C" w:rsidRPr="00B66777">
        <w:t xml:space="preserve">and the beginning of lactation. </w:t>
      </w:r>
      <w:r w:rsidRPr="00B66777">
        <w:t xml:space="preserve">The act of parturition </w:t>
      </w:r>
      <w:r w:rsidR="0014120C" w:rsidRPr="00B66777">
        <w:t>for each animal is unique.</w:t>
      </w:r>
    </w:p>
    <w:p w14:paraId="7EF7933B" w14:textId="77777777" w:rsidR="009A48EC" w:rsidRPr="00B66777" w:rsidRDefault="009A48EC" w:rsidP="009615FA">
      <w:pPr>
        <w:jc w:val="both"/>
      </w:pPr>
      <w:r w:rsidRPr="00B66777">
        <w:t>Cow – Calving</w:t>
      </w:r>
    </w:p>
    <w:p w14:paraId="7AD8399D" w14:textId="77777777" w:rsidR="009A48EC" w:rsidRPr="00B66777" w:rsidRDefault="009A48EC" w:rsidP="009615FA">
      <w:pPr>
        <w:jc w:val="both"/>
      </w:pPr>
      <w:r w:rsidRPr="00B66777">
        <w:lastRenderedPageBreak/>
        <w:t>Sow – Farrowing</w:t>
      </w:r>
    </w:p>
    <w:p w14:paraId="54272D8D" w14:textId="77777777" w:rsidR="009A48EC" w:rsidRPr="00B66777" w:rsidRDefault="009A48EC" w:rsidP="009615FA">
      <w:pPr>
        <w:jc w:val="both"/>
      </w:pPr>
      <w:r w:rsidRPr="00B66777">
        <w:t>Ewe – Lambing</w:t>
      </w:r>
    </w:p>
    <w:p w14:paraId="7E0B5B40" w14:textId="77777777" w:rsidR="009A48EC" w:rsidRPr="00B66777" w:rsidRDefault="009A48EC" w:rsidP="009615FA">
      <w:pPr>
        <w:jc w:val="both"/>
      </w:pPr>
      <w:r w:rsidRPr="00B66777">
        <w:t>Goat</w:t>
      </w:r>
      <w:r w:rsidR="0014120C" w:rsidRPr="00B66777">
        <w:t xml:space="preserve"> (Do</w:t>
      </w:r>
      <w:r w:rsidR="003136B5" w:rsidRPr="00B66777">
        <w:t>e)</w:t>
      </w:r>
      <w:r w:rsidRPr="00B66777">
        <w:t xml:space="preserve"> – Kidding</w:t>
      </w:r>
    </w:p>
    <w:p w14:paraId="14B8AF12" w14:textId="77777777" w:rsidR="009A48EC" w:rsidRPr="00B66777" w:rsidRDefault="008E3528" w:rsidP="009615FA">
      <w:pPr>
        <w:jc w:val="both"/>
      </w:pPr>
      <w:r w:rsidRPr="00B66777">
        <w:t>Rabbit (</w:t>
      </w:r>
      <w:r w:rsidR="009A48EC" w:rsidRPr="00B66777">
        <w:t>Do</w:t>
      </w:r>
      <w:r w:rsidR="003136B5" w:rsidRPr="00B66777">
        <w:t>e)</w:t>
      </w:r>
      <w:r w:rsidR="00847271" w:rsidRPr="00B66777">
        <w:t xml:space="preserve"> – Kindl</w:t>
      </w:r>
      <w:r w:rsidR="009A48EC" w:rsidRPr="00B66777">
        <w:t>ing</w:t>
      </w:r>
    </w:p>
    <w:p w14:paraId="0C211318" w14:textId="77777777" w:rsidR="00A13BFA" w:rsidRPr="00B66777" w:rsidRDefault="00A13BFA" w:rsidP="009615FA">
      <w:pPr>
        <w:jc w:val="both"/>
      </w:pPr>
      <w:r w:rsidRPr="00B66777">
        <w:t xml:space="preserve">Poultry – hatching </w:t>
      </w:r>
    </w:p>
    <w:p w14:paraId="6BE6331E" w14:textId="77777777" w:rsidR="0014120C" w:rsidRPr="00B66777" w:rsidRDefault="0014120C" w:rsidP="009615FA">
      <w:pPr>
        <w:jc w:val="both"/>
      </w:pPr>
    </w:p>
    <w:p w14:paraId="7943F6F6" w14:textId="77777777" w:rsidR="009A48EC" w:rsidRPr="00B66777" w:rsidRDefault="009A48EC" w:rsidP="009615FA">
      <w:pPr>
        <w:jc w:val="both"/>
      </w:pPr>
      <w:r w:rsidRPr="00B66777">
        <w:t>SIGNS OF APPROACHING PARTURITION</w:t>
      </w:r>
    </w:p>
    <w:p w14:paraId="3F663F51" w14:textId="77777777" w:rsidR="009A48EC" w:rsidRPr="00B66777" w:rsidRDefault="009A48EC" w:rsidP="006721F3">
      <w:pPr>
        <w:pStyle w:val="ListParagraph"/>
        <w:numPr>
          <w:ilvl w:val="0"/>
          <w:numId w:val="89"/>
        </w:numPr>
        <w:tabs>
          <w:tab w:val="num" w:pos="720"/>
        </w:tabs>
        <w:jc w:val="both"/>
      </w:pPr>
      <w:r w:rsidRPr="00B66777">
        <w:t>Mammary glands enlarge and begin to secrete milk substance</w:t>
      </w:r>
    </w:p>
    <w:p w14:paraId="5097DB52" w14:textId="77777777" w:rsidR="009A48EC" w:rsidRPr="00B66777" w:rsidRDefault="009A48EC" w:rsidP="006721F3">
      <w:pPr>
        <w:pStyle w:val="ListParagraph"/>
        <w:numPr>
          <w:ilvl w:val="0"/>
          <w:numId w:val="89"/>
        </w:numPr>
        <w:tabs>
          <w:tab w:val="num" w:pos="720"/>
        </w:tabs>
        <w:jc w:val="both"/>
      </w:pPr>
      <w:r w:rsidRPr="00B66777">
        <w:t>Vulva swells and become soft</w:t>
      </w:r>
    </w:p>
    <w:p w14:paraId="6CC5AAE8" w14:textId="77777777" w:rsidR="009A48EC" w:rsidRPr="00B66777" w:rsidRDefault="009A48EC" w:rsidP="006721F3">
      <w:pPr>
        <w:pStyle w:val="ListParagraph"/>
        <w:numPr>
          <w:ilvl w:val="0"/>
          <w:numId w:val="89"/>
        </w:numPr>
        <w:tabs>
          <w:tab w:val="num" w:pos="720"/>
        </w:tabs>
        <w:jc w:val="both"/>
      </w:pPr>
      <w:r w:rsidRPr="00B66777">
        <w:t xml:space="preserve">There may be thick mucus discharge </w:t>
      </w:r>
    </w:p>
    <w:p w14:paraId="763A897A" w14:textId="77777777" w:rsidR="009A48EC" w:rsidRPr="00B66777" w:rsidRDefault="009A48EC" w:rsidP="006721F3">
      <w:pPr>
        <w:pStyle w:val="ListParagraph"/>
        <w:numPr>
          <w:ilvl w:val="0"/>
          <w:numId w:val="89"/>
        </w:numPr>
        <w:tabs>
          <w:tab w:val="num" w:pos="720"/>
        </w:tabs>
        <w:jc w:val="both"/>
      </w:pPr>
      <w:r w:rsidRPr="00B66777">
        <w:t>The animal become restless lies down and get up frequently</w:t>
      </w:r>
    </w:p>
    <w:p w14:paraId="3EB90F9F" w14:textId="77777777" w:rsidR="009A48EC" w:rsidRPr="00B66777" w:rsidRDefault="009A48EC" w:rsidP="006721F3">
      <w:pPr>
        <w:pStyle w:val="ListParagraph"/>
        <w:numPr>
          <w:ilvl w:val="0"/>
          <w:numId w:val="89"/>
        </w:numPr>
        <w:tabs>
          <w:tab w:val="num" w:pos="720"/>
        </w:tabs>
        <w:jc w:val="both"/>
      </w:pPr>
      <w:r w:rsidRPr="00B66777">
        <w:t xml:space="preserve">The animal </w:t>
      </w:r>
      <w:proofErr w:type="gramStart"/>
      <w:r w:rsidRPr="00B66777">
        <w:t>urinate</w:t>
      </w:r>
      <w:proofErr w:type="gramEnd"/>
      <w:r w:rsidRPr="00B66777">
        <w:t xml:space="preserve"> frequently</w:t>
      </w:r>
    </w:p>
    <w:p w14:paraId="5C991BCE" w14:textId="77777777" w:rsidR="009A48EC" w:rsidRPr="00B66777" w:rsidRDefault="009A48EC" w:rsidP="006721F3">
      <w:pPr>
        <w:pStyle w:val="ListParagraph"/>
        <w:numPr>
          <w:ilvl w:val="0"/>
          <w:numId w:val="89"/>
        </w:numPr>
        <w:tabs>
          <w:tab w:val="num" w:pos="720"/>
          <w:tab w:val="left" w:pos="8100"/>
        </w:tabs>
        <w:jc w:val="both"/>
      </w:pPr>
      <w:r w:rsidRPr="00B66777">
        <w:t>Loss of appetite</w:t>
      </w:r>
      <w:r w:rsidRPr="00B66777">
        <w:tab/>
      </w:r>
    </w:p>
    <w:p w14:paraId="78CC8DE4" w14:textId="77777777" w:rsidR="009A48EC" w:rsidRPr="00B66777" w:rsidRDefault="009A48EC" w:rsidP="006721F3">
      <w:pPr>
        <w:pStyle w:val="ListParagraph"/>
        <w:numPr>
          <w:ilvl w:val="0"/>
          <w:numId w:val="89"/>
        </w:numPr>
        <w:tabs>
          <w:tab w:val="num" w:pos="720"/>
        </w:tabs>
        <w:jc w:val="both"/>
      </w:pPr>
      <w:r w:rsidRPr="00B66777">
        <w:t>The animal tries to build a nest and beds e.g. in rabbit</w:t>
      </w:r>
    </w:p>
    <w:p w14:paraId="5A6C5EC9" w14:textId="77777777" w:rsidR="0014120C" w:rsidRPr="00B66777" w:rsidRDefault="0014120C" w:rsidP="009615FA">
      <w:pPr>
        <w:jc w:val="both"/>
        <w:rPr>
          <w:b/>
        </w:rPr>
      </w:pPr>
    </w:p>
    <w:p w14:paraId="0A7D21B6" w14:textId="77777777" w:rsidR="009A48EC" w:rsidRPr="00B66777" w:rsidRDefault="0014120C" w:rsidP="009615FA">
      <w:pPr>
        <w:jc w:val="both"/>
        <w:rPr>
          <w:b/>
        </w:rPr>
      </w:pPr>
      <w:r w:rsidRPr="00B66777">
        <w:rPr>
          <w:b/>
        </w:rPr>
        <w:t>EVALUATION</w:t>
      </w:r>
    </w:p>
    <w:p w14:paraId="7D82EAAD" w14:textId="77777777" w:rsidR="009A48EC" w:rsidRPr="00B66777" w:rsidRDefault="009A48EC" w:rsidP="006721F3">
      <w:pPr>
        <w:numPr>
          <w:ilvl w:val="0"/>
          <w:numId w:val="8"/>
        </w:numPr>
        <w:jc w:val="both"/>
      </w:pPr>
      <w:r w:rsidRPr="00B66777">
        <w:t xml:space="preserve">Write short note on:  </w:t>
      </w:r>
      <w:proofErr w:type="spellStart"/>
      <w:r w:rsidRPr="00B66777">
        <w:t>i</w:t>
      </w:r>
      <w:proofErr w:type="spellEnd"/>
      <w:r w:rsidRPr="00B66777">
        <w:t xml:space="preserve">) </w:t>
      </w:r>
      <w:proofErr w:type="gramStart"/>
      <w:r w:rsidRPr="00B66777">
        <w:t>Gestation  ii</w:t>
      </w:r>
      <w:proofErr w:type="gramEnd"/>
      <w:r w:rsidRPr="00B66777">
        <w:t>) Parturition</w:t>
      </w:r>
    </w:p>
    <w:p w14:paraId="2271EB75" w14:textId="77777777" w:rsidR="009A48EC" w:rsidRPr="00B66777" w:rsidRDefault="009A48EC" w:rsidP="006721F3">
      <w:pPr>
        <w:numPr>
          <w:ilvl w:val="0"/>
          <w:numId w:val="8"/>
        </w:numPr>
        <w:jc w:val="both"/>
      </w:pPr>
      <w:r w:rsidRPr="00B66777">
        <w:t>State five signs of parturition in farm animals.</w:t>
      </w:r>
    </w:p>
    <w:p w14:paraId="07629DAE" w14:textId="77777777" w:rsidR="009A48EC" w:rsidRPr="00B66777" w:rsidRDefault="009A48EC" w:rsidP="006721F3">
      <w:pPr>
        <w:numPr>
          <w:ilvl w:val="0"/>
          <w:numId w:val="8"/>
        </w:numPr>
        <w:jc w:val="both"/>
      </w:pPr>
      <w:r w:rsidRPr="00B66777">
        <w:t xml:space="preserve">What </w:t>
      </w:r>
      <w:r w:rsidR="00BC5146" w:rsidRPr="00B66777">
        <w:t xml:space="preserve">name is given to parturition </w:t>
      </w:r>
      <w:proofErr w:type="spellStart"/>
      <w:r w:rsidR="00BC5146" w:rsidRPr="00B66777">
        <w:t>in</w:t>
      </w:r>
      <w:r w:rsidR="00D11964" w:rsidRPr="00B66777">
        <w:t>a</w:t>
      </w:r>
      <w:proofErr w:type="spellEnd"/>
      <w:r w:rsidRPr="00B66777">
        <w:t xml:space="preserve">) </w:t>
      </w:r>
      <w:proofErr w:type="spellStart"/>
      <w:r w:rsidR="008E3528" w:rsidRPr="00B66777">
        <w:t>Sheep</w:t>
      </w:r>
      <w:r w:rsidR="00D11964" w:rsidRPr="00B66777">
        <w:t>b</w:t>
      </w:r>
      <w:proofErr w:type="spellEnd"/>
      <w:r w:rsidR="008E3528" w:rsidRPr="00B66777">
        <w:t xml:space="preserve">) </w:t>
      </w:r>
      <w:proofErr w:type="spellStart"/>
      <w:r w:rsidR="008E3528" w:rsidRPr="00B66777">
        <w:t>C</w:t>
      </w:r>
      <w:r w:rsidRPr="00B66777">
        <w:t>attle</w:t>
      </w:r>
      <w:r w:rsidR="00D11964" w:rsidRPr="00B66777">
        <w:t>c</w:t>
      </w:r>
      <w:proofErr w:type="spellEnd"/>
      <w:r w:rsidR="008E3528" w:rsidRPr="00B66777">
        <w:t>) P</w:t>
      </w:r>
      <w:r w:rsidR="002A14D8" w:rsidRPr="00B66777">
        <w:t>ig</w:t>
      </w:r>
    </w:p>
    <w:p w14:paraId="6D47DC32" w14:textId="77777777" w:rsidR="009A48EC" w:rsidRPr="00B66777" w:rsidRDefault="009A48EC" w:rsidP="009615FA">
      <w:pPr>
        <w:ind w:left="765"/>
        <w:jc w:val="both"/>
      </w:pPr>
    </w:p>
    <w:p w14:paraId="78D76F02" w14:textId="77777777" w:rsidR="009A48EC" w:rsidRPr="00B66777" w:rsidRDefault="009A48EC" w:rsidP="009615FA">
      <w:pPr>
        <w:jc w:val="both"/>
        <w:rPr>
          <w:b/>
        </w:rPr>
      </w:pPr>
      <w:r w:rsidRPr="00B66777">
        <w:rPr>
          <w:b/>
        </w:rPr>
        <w:t>LACTATION</w:t>
      </w:r>
    </w:p>
    <w:p w14:paraId="7BCAA1E0" w14:textId="77777777" w:rsidR="009A48EC" w:rsidRPr="00B66777" w:rsidRDefault="009A48EC" w:rsidP="009615FA">
      <w:pPr>
        <w:jc w:val="both"/>
      </w:pPr>
      <w:r w:rsidRPr="00B66777">
        <w:t>This is the period during which the female releases milk from its udder immediately af</w:t>
      </w:r>
      <w:r w:rsidR="0014120C" w:rsidRPr="00B66777">
        <w:t xml:space="preserve">ter parturition and thereafter. </w:t>
      </w:r>
      <w:r w:rsidRPr="00B66777">
        <w:t xml:space="preserve">Lactation is under the control of hormone called </w:t>
      </w:r>
      <w:proofErr w:type="gramStart"/>
      <w:r w:rsidRPr="00B66777">
        <w:t>oxytocin</w:t>
      </w:r>
      <w:r w:rsidR="0014120C" w:rsidRPr="00B66777">
        <w:t>,</w:t>
      </w:r>
      <w:proofErr w:type="gramEnd"/>
      <w:r w:rsidR="0014120C" w:rsidRPr="00B66777">
        <w:t xml:space="preserve"> it</w:t>
      </w:r>
      <w:r w:rsidRPr="00B66777">
        <w:t xml:space="preserve"> can be increased by injectin</w:t>
      </w:r>
      <w:r w:rsidR="0014120C" w:rsidRPr="00B66777">
        <w:t>g animal with oxytocin</w:t>
      </w:r>
      <w:r w:rsidRPr="00B66777">
        <w:t>.</w:t>
      </w:r>
    </w:p>
    <w:p w14:paraId="27B0FBD9" w14:textId="77777777" w:rsidR="00D11964" w:rsidRPr="00B66777" w:rsidRDefault="0014120C" w:rsidP="009615FA">
      <w:pPr>
        <w:jc w:val="both"/>
      </w:pPr>
      <w:r w:rsidRPr="00B66777">
        <w:t>Lactation is</w:t>
      </w:r>
      <w:r w:rsidR="009A48EC" w:rsidRPr="00B66777">
        <w:t xml:space="preserve"> also be stimulated by the presence of the young ones, presence of a </w:t>
      </w:r>
      <w:proofErr w:type="spellStart"/>
      <w:r w:rsidR="009A48EC" w:rsidRPr="00B66777">
        <w:t>milker</w:t>
      </w:r>
      <w:proofErr w:type="spellEnd"/>
      <w:r w:rsidR="009A48EC" w:rsidRPr="00B66777">
        <w:t>, the use of hand to rub the udder and the use of machine to milk the cow. The milk from goat is the best and richest of all the animals.</w:t>
      </w:r>
      <w:r w:rsidR="00BC5146" w:rsidRPr="00B66777">
        <w:t xml:space="preserve"> Milk collected from animals is made fit for consumption via a process known as pasteurization.</w:t>
      </w:r>
    </w:p>
    <w:p w14:paraId="4BBA75D8" w14:textId="77777777" w:rsidR="00862269" w:rsidRPr="00B66777" w:rsidRDefault="00862269" w:rsidP="009615FA">
      <w:pPr>
        <w:rPr>
          <w:b/>
        </w:rPr>
      </w:pPr>
    </w:p>
    <w:p w14:paraId="4B47BA48" w14:textId="77777777" w:rsidR="009A48EC" w:rsidRPr="00B66777" w:rsidRDefault="009A48EC" w:rsidP="009615FA">
      <w:pPr>
        <w:rPr>
          <w:b/>
        </w:rPr>
      </w:pPr>
      <w:r w:rsidRPr="00B66777">
        <w:rPr>
          <w:b/>
        </w:rPr>
        <w:t>COLOSTRUM</w:t>
      </w:r>
    </w:p>
    <w:p w14:paraId="19C23BB1" w14:textId="77777777" w:rsidR="009A48EC" w:rsidRPr="00B66777" w:rsidRDefault="00BC5146" w:rsidP="009615FA">
      <w:pPr>
        <w:jc w:val="both"/>
      </w:pPr>
      <w:r w:rsidRPr="00B66777">
        <w:t xml:space="preserve">This is the </w:t>
      </w:r>
      <w:r w:rsidR="009A48EC" w:rsidRPr="00B66777">
        <w:t xml:space="preserve">milk produced immediately after parturition </w:t>
      </w:r>
      <w:r w:rsidRPr="00B66777">
        <w:t xml:space="preserve">within </w:t>
      </w:r>
      <w:r w:rsidR="009A48EC" w:rsidRPr="00B66777">
        <w:t xml:space="preserve">the first five days of milk production is essentially </w:t>
      </w:r>
      <w:r w:rsidRPr="00B66777">
        <w:t>colostrum</w:t>
      </w:r>
      <w:r w:rsidR="0036499D" w:rsidRPr="00B66777">
        <w:t xml:space="preserve">. It is yellowish-white milk. </w:t>
      </w:r>
      <w:r w:rsidR="009A48EC" w:rsidRPr="00B66777">
        <w:t xml:space="preserve">It is important for the new born animals to take </w:t>
      </w:r>
      <w:r w:rsidRPr="00B66777">
        <w:t>colostrum</w:t>
      </w:r>
      <w:r w:rsidR="009A48EC" w:rsidRPr="00B66777">
        <w:t xml:space="preserve"> because</w:t>
      </w:r>
    </w:p>
    <w:p w14:paraId="4B78BF7B" w14:textId="77777777" w:rsidR="009A48EC" w:rsidRPr="00B66777" w:rsidRDefault="009A48EC" w:rsidP="006721F3">
      <w:pPr>
        <w:pStyle w:val="ListParagraph"/>
        <w:numPr>
          <w:ilvl w:val="0"/>
          <w:numId w:val="83"/>
        </w:numPr>
        <w:jc w:val="both"/>
      </w:pPr>
      <w:r w:rsidRPr="00B66777">
        <w:t xml:space="preserve">It </w:t>
      </w:r>
      <w:proofErr w:type="gramStart"/>
      <w:r w:rsidRPr="00B66777">
        <w:t>contain</w:t>
      </w:r>
      <w:proofErr w:type="gramEnd"/>
      <w:r w:rsidRPr="00B66777">
        <w:t xml:space="preserve"> some anti-biotic against diseases to which the mother has been exposed.</w:t>
      </w:r>
    </w:p>
    <w:p w14:paraId="7256A4C7" w14:textId="77777777" w:rsidR="009A48EC" w:rsidRPr="00B66777" w:rsidRDefault="009A48EC" w:rsidP="006721F3">
      <w:pPr>
        <w:pStyle w:val="ListParagraph"/>
        <w:numPr>
          <w:ilvl w:val="0"/>
          <w:numId w:val="83"/>
        </w:numPr>
        <w:jc w:val="both"/>
      </w:pPr>
      <w:r w:rsidRPr="00B66777">
        <w:t>It enables the new born to get immunity against diseases</w:t>
      </w:r>
    </w:p>
    <w:p w14:paraId="00FC50FF" w14:textId="77777777" w:rsidR="009A48EC" w:rsidRPr="00B66777" w:rsidRDefault="009A48EC" w:rsidP="006721F3">
      <w:pPr>
        <w:pStyle w:val="ListParagraph"/>
        <w:numPr>
          <w:ilvl w:val="0"/>
          <w:numId w:val="83"/>
        </w:numPr>
        <w:jc w:val="both"/>
      </w:pPr>
      <w:r w:rsidRPr="00B66777">
        <w:t>It is rich in protein especially albumin and globulins</w:t>
      </w:r>
    </w:p>
    <w:p w14:paraId="6ABBECEC" w14:textId="77777777" w:rsidR="009A48EC" w:rsidRPr="00B66777" w:rsidRDefault="00BC5146" w:rsidP="006721F3">
      <w:pPr>
        <w:pStyle w:val="ListParagraph"/>
        <w:numPr>
          <w:ilvl w:val="0"/>
          <w:numId w:val="83"/>
        </w:numPr>
        <w:jc w:val="both"/>
      </w:pPr>
      <w:r w:rsidRPr="00B66777">
        <w:t>It is rich in vitamins.</w:t>
      </w:r>
    </w:p>
    <w:p w14:paraId="467D12F8" w14:textId="77777777" w:rsidR="009A48EC" w:rsidRPr="00B66777" w:rsidRDefault="00BC5146" w:rsidP="006721F3">
      <w:pPr>
        <w:pStyle w:val="ListParagraph"/>
        <w:numPr>
          <w:ilvl w:val="0"/>
          <w:numId w:val="83"/>
        </w:numPr>
        <w:jc w:val="both"/>
      </w:pPr>
      <w:r w:rsidRPr="00B66777">
        <w:t>I</w:t>
      </w:r>
      <w:r w:rsidR="009A48EC" w:rsidRPr="00B66777">
        <w:t>t is highly digestible and has a laxative effect which helps the</w:t>
      </w:r>
      <w:r w:rsidRPr="00B66777">
        <w:t xml:space="preserve"> young ones to expel the </w:t>
      </w:r>
      <w:proofErr w:type="spellStart"/>
      <w:r w:rsidRPr="00B66777">
        <w:t>feaces</w:t>
      </w:r>
      <w:proofErr w:type="spellEnd"/>
      <w:r w:rsidRPr="00B66777">
        <w:t>.</w:t>
      </w:r>
    </w:p>
    <w:p w14:paraId="474D955A" w14:textId="77777777" w:rsidR="00A91CC3" w:rsidRPr="00B66777" w:rsidRDefault="00A91CC3" w:rsidP="009615FA">
      <w:pPr>
        <w:jc w:val="both"/>
        <w:rPr>
          <w:b/>
        </w:rPr>
      </w:pPr>
    </w:p>
    <w:p w14:paraId="7B61BF00" w14:textId="77777777" w:rsidR="003136B5" w:rsidRPr="00B66777" w:rsidRDefault="003136B5" w:rsidP="009615FA">
      <w:pPr>
        <w:jc w:val="both"/>
      </w:pPr>
    </w:p>
    <w:p w14:paraId="6FE963E0" w14:textId="77777777" w:rsidR="002A14D8" w:rsidRPr="00B66777" w:rsidRDefault="00A91CC3" w:rsidP="009615FA">
      <w:pPr>
        <w:pStyle w:val="NoSpacing"/>
        <w:jc w:val="both"/>
        <w:rPr>
          <w:rFonts w:ascii="Times New Roman" w:hAnsi="Times New Roman"/>
          <w:b/>
          <w:bCs/>
          <w:sz w:val="24"/>
          <w:szCs w:val="24"/>
        </w:rPr>
      </w:pPr>
      <w:r w:rsidRPr="00B66777">
        <w:rPr>
          <w:rFonts w:ascii="Times New Roman" w:hAnsi="Times New Roman"/>
          <w:b/>
          <w:bCs/>
          <w:sz w:val="24"/>
          <w:szCs w:val="24"/>
        </w:rPr>
        <w:t xml:space="preserve">GENERAL EVALUATION </w:t>
      </w:r>
    </w:p>
    <w:p w14:paraId="67A97265" w14:textId="77777777" w:rsidR="002A14D8" w:rsidRPr="00B66777" w:rsidRDefault="002A14D8" w:rsidP="006721F3">
      <w:pPr>
        <w:numPr>
          <w:ilvl w:val="2"/>
          <w:numId w:val="90"/>
        </w:numPr>
        <w:ind w:left="540"/>
        <w:jc w:val="both"/>
      </w:pPr>
      <w:r w:rsidRPr="00B66777">
        <w:t>What is reproduction in farm animals?</w:t>
      </w:r>
    </w:p>
    <w:p w14:paraId="6A968DCA" w14:textId="77777777" w:rsidR="0036499D" w:rsidRPr="00B66777" w:rsidRDefault="006C32BD" w:rsidP="006721F3">
      <w:pPr>
        <w:numPr>
          <w:ilvl w:val="2"/>
          <w:numId w:val="90"/>
        </w:numPr>
        <w:ind w:left="540"/>
        <w:jc w:val="both"/>
      </w:pPr>
      <w:r w:rsidRPr="00B66777">
        <w:t>What is implantation?</w:t>
      </w:r>
    </w:p>
    <w:p w14:paraId="2CCA7D50" w14:textId="77777777" w:rsidR="006C32BD" w:rsidRPr="00B66777" w:rsidRDefault="00D11964" w:rsidP="006721F3">
      <w:pPr>
        <w:numPr>
          <w:ilvl w:val="2"/>
          <w:numId w:val="90"/>
        </w:numPr>
        <w:ind w:left="540"/>
        <w:jc w:val="both"/>
      </w:pPr>
      <w:r w:rsidRPr="00B66777">
        <w:t>L</w:t>
      </w:r>
      <w:r w:rsidR="0036499D" w:rsidRPr="00B66777">
        <w:t>ists five signs of approaching parturition</w:t>
      </w:r>
    </w:p>
    <w:p w14:paraId="6F36345C" w14:textId="77777777" w:rsidR="006C32BD" w:rsidRPr="00B66777" w:rsidRDefault="00D11964" w:rsidP="006721F3">
      <w:pPr>
        <w:numPr>
          <w:ilvl w:val="2"/>
          <w:numId w:val="90"/>
        </w:numPr>
        <w:ind w:left="540"/>
        <w:jc w:val="both"/>
      </w:pPr>
      <w:r w:rsidRPr="00B66777">
        <w:t>Why is c</w:t>
      </w:r>
      <w:r w:rsidR="00F52A04" w:rsidRPr="00B66777">
        <w:t>olostrum</w:t>
      </w:r>
      <w:r w:rsidR="0036499D" w:rsidRPr="00B66777">
        <w:t xml:space="preserve"> important for the new born animals?</w:t>
      </w:r>
    </w:p>
    <w:p w14:paraId="0D83A682" w14:textId="77777777" w:rsidR="00892A3B" w:rsidRPr="00B66777" w:rsidRDefault="00892A3B" w:rsidP="009615FA">
      <w:pPr>
        <w:jc w:val="both"/>
        <w:rPr>
          <w:b/>
        </w:rPr>
      </w:pPr>
    </w:p>
    <w:p w14:paraId="0E979116" w14:textId="77777777" w:rsidR="0036499D" w:rsidRPr="00B66777" w:rsidRDefault="0036499D" w:rsidP="009615FA">
      <w:pPr>
        <w:jc w:val="both"/>
        <w:rPr>
          <w:b/>
        </w:rPr>
      </w:pPr>
      <w:r w:rsidRPr="00B66777">
        <w:rPr>
          <w:b/>
        </w:rPr>
        <w:t>WEEKEND ASSIGNMENT</w:t>
      </w:r>
    </w:p>
    <w:p w14:paraId="67A5B3E2" w14:textId="77777777" w:rsidR="00A13BFA" w:rsidRPr="00B66777" w:rsidRDefault="00AB6CEB" w:rsidP="006721F3">
      <w:pPr>
        <w:pStyle w:val="ListParagraph"/>
        <w:numPr>
          <w:ilvl w:val="0"/>
          <w:numId w:val="94"/>
        </w:numPr>
      </w:pPr>
      <w:r w:rsidRPr="00B66777">
        <w:t xml:space="preserve">The interval from the end of a heat period to the beginning of another is ____ </w:t>
      </w:r>
    </w:p>
    <w:p w14:paraId="5AF2DC76" w14:textId="77777777" w:rsidR="00AB6CEB" w:rsidRPr="00B66777" w:rsidRDefault="00D07E74" w:rsidP="00A13BFA">
      <w:pPr>
        <w:pStyle w:val="ListParagraph"/>
      </w:pPr>
      <w:r w:rsidRPr="00B66777">
        <w:lastRenderedPageBreak/>
        <w:t>A.</w:t>
      </w:r>
      <w:r w:rsidR="00AB6CEB" w:rsidRPr="00B66777">
        <w:t xml:space="preserve"> ovulation </w:t>
      </w:r>
      <w:proofErr w:type="spellStart"/>
      <w:proofErr w:type="gramStart"/>
      <w:r w:rsidRPr="00B66777">
        <w:t>B.</w:t>
      </w:r>
      <w:r w:rsidR="00AB6CEB" w:rsidRPr="00B66777">
        <w:t>anaestrus</w:t>
      </w:r>
      <w:r w:rsidRPr="00B66777">
        <w:t>C.</w:t>
      </w:r>
      <w:r w:rsidR="00AB6CEB" w:rsidRPr="00B66777">
        <w:t>oestrus</w:t>
      </w:r>
      <w:proofErr w:type="spellEnd"/>
      <w:proofErr w:type="gramEnd"/>
      <w:r w:rsidR="00AB6CEB" w:rsidRPr="00B66777">
        <w:t xml:space="preserve"> cycle </w:t>
      </w:r>
      <w:r w:rsidRPr="00B66777">
        <w:t>D.</w:t>
      </w:r>
      <w:r w:rsidR="00AB6CEB" w:rsidRPr="00B66777">
        <w:t xml:space="preserve"> implantation</w:t>
      </w:r>
    </w:p>
    <w:p w14:paraId="32008245" w14:textId="77777777" w:rsidR="00A13BFA" w:rsidRPr="00B66777" w:rsidRDefault="00AB6CEB" w:rsidP="006721F3">
      <w:pPr>
        <w:pStyle w:val="ListParagraph"/>
        <w:numPr>
          <w:ilvl w:val="0"/>
          <w:numId w:val="94"/>
        </w:numPr>
      </w:pPr>
      <w:r w:rsidRPr="00B66777">
        <w:t xml:space="preserve">The following are influence by </w:t>
      </w:r>
      <w:proofErr w:type="spellStart"/>
      <w:r w:rsidRPr="00B66777">
        <w:t>oestrogen</w:t>
      </w:r>
      <w:proofErr w:type="spellEnd"/>
      <w:r w:rsidRPr="00B66777">
        <w:t xml:space="preserve"> hormone except </w:t>
      </w:r>
      <w:r w:rsidR="00D07E74" w:rsidRPr="00B66777">
        <w:t>A.</w:t>
      </w:r>
      <w:r w:rsidRPr="00B66777">
        <w:t xml:space="preserve"> lactation </w:t>
      </w:r>
      <w:r w:rsidR="00D07E74" w:rsidRPr="00B66777">
        <w:t>B.</w:t>
      </w:r>
      <w:r w:rsidRPr="00B66777">
        <w:t xml:space="preserve"> ovulation </w:t>
      </w:r>
    </w:p>
    <w:p w14:paraId="58925E04" w14:textId="77777777" w:rsidR="00AB6CEB" w:rsidRPr="00B66777" w:rsidRDefault="00D07E74" w:rsidP="00A13BFA">
      <w:pPr>
        <w:pStyle w:val="ListParagraph"/>
      </w:pPr>
      <w:proofErr w:type="spellStart"/>
      <w:r w:rsidRPr="00B66777">
        <w:t>C.</w:t>
      </w:r>
      <w:r w:rsidR="00AB6CEB" w:rsidRPr="00B66777">
        <w:t>oestrus</w:t>
      </w:r>
      <w:r w:rsidRPr="00B66777">
        <w:t>D</w:t>
      </w:r>
      <w:proofErr w:type="spellEnd"/>
      <w:r w:rsidRPr="00B66777">
        <w:t>.</w:t>
      </w:r>
      <w:r w:rsidR="00AB6CEB" w:rsidRPr="00B66777">
        <w:t xml:space="preserve"> heat</w:t>
      </w:r>
    </w:p>
    <w:p w14:paraId="022DAE34" w14:textId="77777777" w:rsidR="00A13BFA" w:rsidRPr="00B66777" w:rsidRDefault="00884B28" w:rsidP="006721F3">
      <w:pPr>
        <w:pStyle w:val="ListParagraph"/>
        <w:numPr>
          <w:ilvl w:val="0"/>
          <w:numId w:val="94"/>
        </w:numPr>
      </w:pPr>
      <w:r w:rsidRPr="00B66777">
        <w:t xml:space="preserve">Natural </w:t>
      </w:r>
      <w:r w:rsidR="00AB6CEB" w:rsidRPr="00B66777">
        <w:t xml:space="preserve">mating predisposes animals to </w:t>
      </w:r>
      <w:r w:rsidR="00D11964" w:rsidRPr="00B66777">
        <w:t xml:space="preserve">____ diseases </w:t>
      </w:r>
      <w:r w:rsidR="00D07E74" w:rsidRPr="00B66777">
        <w:t>A.</w:t>
      </w:r>
      <w:r w:rsidR="00D11964" w:rsidRPr="00B66777">
        <w:t xml:space="preserve"> cholera </w:t>
      </w:r>
      <w:r w:rsidR="00D07E74" w:rsidRPr="00B66777">
        <w:t>B.</w:t>
      </w:r>
      <w:r w:rsidR="00D11964" w:rsidRPr="00B66777">
        <w:t xml:space="preserve"> venereal </w:t>
      </w:r>
      <w:r w:rsidR="00D07E74" w:rsidRPr="00B66777">
        <w:t>C.</w:t>
      </w:r>
      <w:r w:rsidR="00D11964" w:rsidRPr="00B66777">
        <w:t xml:space="preserve"> malaria </w:t>
      </w:r>
    </w:p>
    <w:p w14:paraId="2D809FD6" w14:textId="77777777" w:rsidR="00AB6CEB" w:rsidRPr="00B66777" w:rsidRDefault="00D07E74" w:rsidP="00A13BFA">
      <w:pPr>
        <w:pStyle w:val="ListParagraph"/>
      </w:pPr>
      <w:proofErr w:type="spellStart"/>
      <w:r w:rsidRPr="00B66777">
        <w:t>D.</w:t>
      </w:r>
      <w:r w:rsidR="00D11964" w:rsidRPr="00B66777">
        <w:t>dounch</w:t>
      </w:r>
      <w:proofErr w:type="spellEnd"/>
    </w:p>
    <w:p w14:paraId="3A80AF42" w14:textId="77777777" w:rsidR="00A13BFA" w:rsidRPr="00B66777" w:rsidRDefault="00AB6CEB" w:rsidP="006721F3">
      <w:pPr>
        <w:pStyle w:val="ListParagraph"/>
        <w:numPr>
          <w:ilvl w:val="0"/>
          <w:numId w:val="94"/>
        </w:numPr>
      </w:pPr>
      <w:r w:rsidRPr="00B66777">
        <w:t xml:space="preserve">A male animal with desirable characters kept mainly for mating is called a ____ </w:t>
      </w:r>
    </w:p>
    <w:p w14:paraId="75D051A3" w14:textId="77777777" w:rsidR="00AB6CEB" w:rsidRPr="00B66777" w:rsidRDefault="00D07E74" w:rsidP="00A13BFA">
      <w:pPr>
        <w:pStyle w:val="ListParagraph"/>
      </w:pPr>
      <w:proofErr w:type="spellStart"/>
      <w:proofErr w:type="gramStart"/>
      <w:r w:rsidRPr="00B66777">
        <w:t>A.</w:t>
      </w:r>
      <w:r w:rsidR="00AB6CEB" w:rsidRPr="00B66777">
        <w:t>dounch</w:t>
      </w:r>
      <w:r w:rsidRPr="00B66777">
        <w:t>B</w:t>
      </w:r>
      <w:proofErr w:type="spellEnd"/>
      <w:proofErr w:type="gramEnd"/>
      <w:r w:rsidRPr="00B66777">
        <w:t>.</w:t>
      </w:r>
      <w:r w:rsidR="00AB6CEB" w:rsidRPr="00B66777">
        <w:t xml:space="preserve"> stud </w:t>
      </w:r>
      <w:r w:rsidRPr="00B66777">
        <w:t>C.</w:t>
      </w:r>
      <w:r w:rsidR="00AB6CEB" w:rsidRPr="00B66777">
        <w:t xml:space="preserve"> bull </w:t>
      </w:r>
      <w:r w:rsidRPr="00B66777">
        <w:t>C.</w:t>
      </w:r>
      <w:r w:rsidR="00AB6CEB" w:rsidRPr="00B66777">
        <w:t xml:space="preserve"> heifer</w:t>
      </w:r>
    </w:p>
    <w:p w14:paraId="53D8D22D" w14:textId="77777777" w:rsidR="00AB6CEB" w:rsidRPr="00B66777" w:rsidRDefault="00AB6CEB" w:rsidP="006721F3">
      <w:pPr>
        <w:pStyle w:val="ListParagraph"/>
        <w:numPr>
          <w:ilvl w:val="0"/>
          <w:numId w:val="94"/>
        </w:numPr>
      </w:pPr>
      <w:r w:rsidRPr="00B66777">
        <w:t xml:space="preserve">The gestation period of a pig is </w:t>
      </w:r>
      <w:r w:rsidR="00D07E74" w:rsidRPr="00B66777">
        <w:t>A.</w:t>
      </w:r>
      <w:r w:rsidRPr="00B66777">
        <w:t xml:space="preserve"> 150 days </w:t>
      </w:r>
      <w:r w:rsidR="00D07E74" w:rsidRPr="00B66777">
        <w:t>B.</w:t>
      </w:r>
      <w:r w:rsidRPr="00B66777">
        <w:t xml:space="preserve"> 114 days </w:t>
      </w:r>
      <w:r w:rsidR="00D07E74" w:rsidRPr="00B66777">
        <w:t>C.</w:t>
      </w:r>
      <w:r w:rsidRPr="00B66777">
        <w:t xml:space="preserve"> 32 days </w:t>
      </w:r>
      <w:r w:rsidR="00D07E74" w:rsidRPr="00B66777">
        <w:t>D.</w:t>
      </w:r>
      <w:r w:rsidRPr="00B66777">
        <w:t xml:space="preserve"> 280 days</w:t>
      </w:r>
    </w:p>
    <w:p w14:paraId="4003DAD8" w14:textId="77777777" w:rsidR="00B31FC2" w:rsidRPr="00B66777" w:rsidRDefault="00B31FC2" w:rsidP="009615FA">
      <w:pPr>
        <w:ind w:left="360"/>
      </w:pPr>
    </w:p>
    <w:p w14:paraId="6EEF69C8" w14:textId="77777777" w:rsidR="00AB6CEB" w:rsidRPr="00B66777" w:rsidRDefault="00B31FC2" w:rsidP="009E79F2">
      <w:pPr>
        <w:rPr>
          <w:b/>
        </w:rPr>
      </w:pPr>
      <w:r w:rsidRPr="00B66777">
        <w:rPr>
          <w:b/>
        </w:rPr>
        <w:t>THEORY</w:t>
      </w:r>
    </w:p>
    <w:p w14:paraId="71BA0B46" w14:textId="77777777" w:rsidR="00AB6CEB" w:rsidRPr="00B66777" w:rsidRDefault="00AB6CEB" w:rsidP="006721F3">
      <w:pPr>
        <w:pStyle w:val="ListParagraph"/>
        <w:numPr>
          <w:ilvl w:val="0"/>
          <w:numId w:val="95"/>
        </w:numPr>
      </w:pPr>
      <w:r w:rsidRPr="00B66777">
        <w:t>Write short note on the development of an embryo.</w:t>
      </w:r>
    </w:p>
    <w:p w14:paraId="094F72BF" w14:textId="77777777" w:rsidR="0036499D" w:rsidRPr="00B66777" w:rsidRDefault="00AB6CEB" w:rsidP="006721F3">
      <w:pPr>
        <w:pStyle w:val="ListParagraph"/>
        <w:numPr>
          <w:ilvl w:val="0"/>
          <w:numId w:val="95"/>
        </w:numPr>
      </w:pPr>
      <w:r w:rsidRPr="00B66777">
        <w:t>Describe the right positioning of a lamb prior to expulsion.</w:t>
      </w:r>
    </w:p>
    <w:p w14:paraId="47F1B5AB" w14:textId="77777777" w:rsidR="009E79F2" w:rsidRPr="00B66777" w:rsidRDefault="009E79F2">
      <w:pPr>
        <w:rPr>
          <w:b/>
        </w:rPr>
      </w:pPr>
    </w:p>
    <w:p w14:paraId="1ED34860" w14:textId="77777777" w:rsidR="00145809" w:rsidRPr="00B66777" w:rsidRDefault="00145809">
      <w:pPr>
        <w:rPr>
          <w:b/>
        </w:rPr>
      </w:pPr>
    </w:p>
    <w:p w14:paraId="2A8C49E4" w14:textId="77777777" w:rsidR="00DF4F6E" w:rsidRPr="00B66777" w:rsidRDefault="00DF4F6E" w:rsidP="009E79F2">
      <w:pPr>
        <w:rPr>
          <w:b/>
        </w:rPr>
      </w:pPr>
      <w:r w:rsidRPr="00B66777">
        <w:rPr>
          <w:b/>
        </w:rPr>
        <w:t>WEEK SEVEN</w:t>
      </w:r>
    </w:p>
    <w:p w14:paraId="62FB8073" w14:textId="77777777" w:rsidR="00DF4F6E" w:rsidRPr="00B66777" w:rsidRDefault="00DF4F6E" w:rsidP="009E79F2">
      <w:pPr>
        <w:rPr>
          <w:b/>
        </w:rPr>
      </w:pPr>
      <w:r w:rsidRPr="00B66777">
        <w:rPr>
          <w:b/>
        </w:rPr>
        <w:t>REPRODUCTION IN FARM ANIMALS II</w:t>
      </w:r>
    </w:p>
    <w:p w14:paraId="657BA6B3" w14:textId="77777777" w:rsidR="00A13BFA" w:rsidRPr="00B66777" w:rsidRDefault="009A48EC" w:rsidP="009615FA">
      <w:pPr>
        <w:jc w:val="both"/>
        <w:rPr>
          <w:b/>
          <w:bCs/>
        </w:rPr>
      </w:pPr>
      <w:r w:rsidRPr="00B66777">
        <w:rPr>
          <w:b/>
          <w:bCs/>
        </w:rPr>
        <w:t>CONTENT</w:t>
      </w:r>
      <w:r w:rsidR="00F52A04" w:rsidRPr="00B66777">
        <w:rPr>
          <w:b/>
          <w:bCs/>
        </w:rPr>
        <w:tab/>
      </w:r>
    </w:p>
    <w:p w14:paraId="53B70295" w14:textId="77777777" w:rsidR="009A48EC" w:rsidRPr="00B66777" w:rsidRDefault="009A48EC" w:rsidP="006721F3">
      <w:pPr>
        <w:pStyle w:val="ListParagraph"/>
        <w:numPr>
          <w:ilvl w:val="0"/>
          <w:numId w:val="126"/>
        </w:numPr>
        <w:jc w:val="both"/>
      </w:pPr>
      <w:r w:rsidRPr="00B66777">
        <w:t>Processes of egg formation in poultry</w:t>
      </w:r>
    </w:p>
    <w:p w14:paraId="2EEAFB00" w14:textId="77777777" w:rsidR="009A48EC" w:rsidRPr="00B66777" w:rsidRDefault="009A48EC" w:rsidP="006721F3">
      <w:pPr>
        <w:pStyle w:val="ListParagraph"/>
        <w:numPr>
          <w:ilvl w:val="0"/>
          <w:numId w:val="126"/>
        </w:numPr>
        <w:jc w:val="both"/>
      </w:pPr>
      <w:r w:rsidRPr="00B66777">
        <w:t>Male and female reproductive hormones</w:t>
      </w:r>
    </w:p>
    <w:p w14:paraId="07AC05EC" w14:textId="77777777" w:rsidR="00F55EC7" w:rsidRPr="00B66777" w:rsidRDefault="00F55EC7" w:rsidP="009615FA">
      <w:pPr>
        <w:jc w:val="both"/>
        <w:rPr>
          <w:b/>
          <w:bCs/>
        </w:rPr>
      </w:pPr>
    </w:p>
    <w:p w14:paraId="6D6BD6D2" w14:textId="77777777" w:rsidR="009A48EC" w:rsidRPr="00B66777" w:rsidRDefault="009A48EC" w:rsidP="009615FA">
      <w:pPr>
        <w:jc w:val="both"/>
        <w:rPr>
          <w:b/>
          <w:bCs/>
        </w:rPr>
      </w:pPr>
      <w:r w:rsidRPr="00B66777">
        <w:rPr>
          <w:b/>
          <w:bCs/>
        </w:rPr>
        <w:t>PROCESSES OF EGG FORMATION IN POULTRY</w:t>
      </w:r>
    </w:p>
    <w:p w14:paraId="5D1D16F2" w14:textId="77777777" w:rsidR="009D6E4A" w:rsidRPr="00B66777" w:rsidRDefault="009A48EC" w:rsidP="002E02DF">
      <w:pPr>
        <w:jc w:val="both"/>
        <w:rPr>
          <w:noProof/>
        </w:rPr>
      </w:pPr>
      <w:r w:rsidRPr="00B66777">
        <w:t xml:space="preserve">The egg in poultry is partly formed in the ovary and in the oviduct. At ovulation the ovum carrying the yolk is released by the </w:t>
      </w:r>
      <w:r w:rsidRPr="00B66777">
        <w:rPr>
          <w:b/>
          <w:bCs/>
        </w:rPr>
        <w:t>ovary</w:t>
      </w:r>
      <w:r w:rsidRPr="00B66777">
        <w:t xml:space="preserve"> into the </w:t>
      </w:r>
      <w:r w:rsidRPr="00B66777">
        <w:rPr>
          <w:b/>
          <w:bCs/>
        </w:rPr>
        <w:t>oviduct</w:t>
      </w:r>
      <w:r w:rsidRPr="00B66777">
        <w:t xml:space="preserve"> through the funnel called infundibulum. Fertilization takes place in the</w:t>
      </w:r>
      <w:r w:rsidRPr="00B66777">
        <w:rPr>
          <w:b/>
          <w:bCs/>
        </w:rPr>
        <w:t xml:space="preserve"> infundibulum </w:t>
      </w:r>
      <w:r w:rsidRPr="00B66777">
        <w:t xml:space="preserve">where the egg spends 15 minutes and moves into the magnum. In the </w:t>
      </w:r>
      <w:r w:rsidRPr="00B66777">
        <w:rPr>
          <w:b/>
          <w:bCs/>
        </w:rPr>
        <w:t>magnum</w:t>
      </w:r>
      <w:r w:rsidRPr="00B66777">
        <w:t>, part of the egg white (albumen) and the chalaza are secreted round the yolk. The egg stays for 3 hours in the magnum and moves into the</w:t>
      </w:r>
      <w:r w:rsidRPr="00B66777">
        <w:rPr>
          <w:b/>
          <w:bCs/>
        </w:rPr>
        <w:t xml:space="preserve"> isthmus</w:t>
      </w:r>
      <w:r w:rsidRPr="00B66777">
        <w:t xml:space="preserve"> where the two shell membranes are formed. The egg stays for 1 hour 15 minutes in the isthmus and moves into the </w:t>
      </w:r>
      <w:r w:rsidRPr="00B66777">
        <w:rPr>
          <w:b/>
          <w:bCs/>
        </w:rPr>
        <w:t>uterus</w:t>
      </w:r>
      <w:r w:rsidRPr="00B66777">
        <w:t xml:space="preserve"> where it remains for 18 – 21 hours and the egg shell is formed from calcium carbonate. Mineral solutions are also added to the egg before it moves into the</w:t>
      </w:r>
      <w:r w:rsidRPr="00B66777">
        <w:rPr>
          <w:b/>
          <w:bCs/>
        </w:rPr>
        <w:t xml:space="preserve"> vagina </w:t>
      </w:r>
      <w:proofErr w:type="spellStart"/>
      <w:r w:rsidRPr="00B66777">
        <w:t>whereit</w:t>
      </w:r>
      <w:proofErr w:type="spellEnd"/>
      <w:r w:rsidRPr="00B66777">
        <w:t xml:space="preserve"> remains for 1 – 15 minutes before it is laid through the</w:t>
      </w:r>
      <w:r w:rsidRPr="00B66777">
        <w:rPr>
          <w:b/>
          <w:bCs/>
        </w:rPr>
        <w:t xml:space="preserve"> cloaca</w:t>
      </w:r>
      <w:r w:rsidRPr="00B66777">
        <w:t>. A complete formation of eggs takes almost 26 hours.</w:t>
      </w:r>
    </w:p>
    <w:p w14:paraId="4006280B" w14:textId="77777777" w:rsidR="009D6E4A" w:rsidRPr="00B66777" w:rsidRDefault="009D6E4A" w:rsidP="009D6E4A"/>
    <w:p w14:paraId="473AF793" w14:textId="77777777" w:rsidR="009D6E4A" w:rsidRPr="00B66777" w:rsidRDefault="009D6E4A" w:rsidP="009D6E4A"/>
    <w:p w14:paraId="3C38AA7A" w14:textId="77777777" w:rsidR="009D6E4A" w:rsidRPr="00B66777" w:rsidRDefault="009D6E4A" w:rsidP="009D6E4A"/>
    <w:p w14:paraId="64F0EF9F" w14:textId="77777777" w:rsidR="009D6E4A" w:rsidRPr="00B66777" w:rsidRDefault="009D6E4A" w:rsidP="009D6E4A"/>
    <w:p w14:paraId="0A2596C8" w14:textId="77777777" w:rsidR="009D6E4A" w:rsidRPr="00B66777" w:rsidRDefault="009D6E4A" w:rsidP="009D6E4A"/>
    <w:p w14:paraId="5F163F56" w14:textId="77777777" w:rsidR="009D6E4A" w:rsidRPr="00B66777" w:rsidRDefault="009D6E4A" w:rsidP="009D6E4A"/>
    <w:p w14:paraId="7388A76C" w14:textId="77777777" w:rsidR="009D6E4A" w:rsidRPr="00B66777" w:rsidRDefault="009D6E4A" w:rsidP="009D6E4A"/>
    <w:p w14:paraId="5C8BCAA0" w14:textId="77777777" w:rsidR="009D6E4A" w:rsidRPr="00B66777" w:rsidRDefault="00CD494D" w:rsidP="009D6E4A">
      <w:r>
        <w:rPr>
          <w:noProof/>
        </w:rPr>
        <w:lastRenderedPageBreak/>
        <w:pict w14:anchorId="0E57B074">
          <v:rect id="Rectangle 21" o:spid="_x0000_s1030" style="position:absolute;margin-left:311.25pt;margin-top:-3.9pt;width:106.5pt;height:28.5pt;z-index:25166233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" strokecolor="white" strokeweight="2pt"/>
        </w:pict>
      </w:r>
      <w:r>
        <w:rPr>
          <w:noProof/>
        </w:rPr>
        <w:pict w14:anchorId="551912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239.25pt;margin-top:-1.3pt;width:221.25pt;height:165pt;z-index:251659264;mso-position-horizontal-relative:margin;mso-position-vertical-relative:margin">
            <v:imagedata r:id="rId19" o:title="download"/>
            <w10:wrap type="square" anchorx="margin" anchory="margin"/>
          </v:shape>
        </w:pict>
      </w:r>
      <w:r w:rsidR="00892A3B" w:rsidRPr="00B66777">
        <w:rPr>
          <w:noProof/>
        </w:rPr>
        <w:drawing>
          <wp:anchor distT="0" distB="0" distL="114300" distR="114300" simplePos="0" relativeHeight="251654144" behindDoc="0" locked="0" layoutInCell="1" allowOverlap="1" wp14:anchorId="3DE7B9D4" wp14:editId="7DD0C11E">
            <wp:simplePos x="2686050" y="638175"/>
            <wp:positionH relativeFrom="margin">
              <wp:align>left</wp:align>
            </wp:positionH>
            <wp:positionV relativeFrom="margin">
              <wp:align>top</wp:align>
            </wp:positionV>
            <wp:extent cx="2771775" cy="2028825"/>
            <wp:effectExtent l="0" t="0" r="9525" b="9525"/>
            <wp:wrapSquare wrapText="bothSides"/>
            <wp:docPr id="19" name="Picture 14" descr="Description: C:\Users\AKANDE ANTHONY\Downloads\Internal_orga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escription: C:\Users\AKANDE ANTHONY\Downloads\Internal_organs.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77280" cy="2032854"/>
                    </a:xfrm>
                    <a:prstGeom prst="rect">
                      <a:avLst/>
                    </a:prstGeom>
                    <a:noFill/>
                    <a:ln>
                      <a:noFill/>
                    </a:ln>
                  </pic:spPr>
                </pic:pic>
              </a:graphicData>
            </a:graphic>
          </wp:anchor>
        </w:drawing>
      </w:r>
    </w:p>
    <w:p w14:paraId="79E947A5" w14:textId="77777777" w:rsidR="009D6E4A" w:rsidRPr="00B66777" w:rsidRDefault="00CD494D" w:rsidP="009D6E4A">
      <w:r>
        <w:rPr>
          <w:noProof/>
        </w:rPr>
        <w:pict w14:anchorId="4C8DAA90">
          <v:shape id="_x0000_s1027" type="#_x0000_t75" style="position:absolute;margin-left:245.25pt;margin-top:180.8pt;width:197.25pt;height:190.65pt;z-index:251660288;mso-position-horizontal-relative:margin;mso-position-vertical-relative:margin">
            <v:imagedata r:id="rId21" o:title="IMG_20190408_121909" croptop="17541f" cropbottom="5829f" cropleft="5470f" cropright="8521f" blacklevel="6554f"/>
            <w10:wrap type="square" anchorx="margin" anchory="margin"/>
          </v:shape>
        </w:pict>
      </w:r>
      <w:r w:rsidR="00F55EC7" w:rsidRPr="00B66777">
        <w:rPr>
          <w:noProof/>
        </w:rPr>
        <w:drawing>
          <wp:anchor distT="0" distB="0" distL="114300" distR="114300" simplePos="0" relativeHeight="251653120" behindDoc="0" locked="0" layoutInCell="1" allowOverlap="1" wp14:anchorId="71D52A28" wp14:editId="19BF2430">
            <wp:simplePos x="0" y="0"/>
            <wp:positionH relativeFrom="margin">
              <wp:posOffset>-47625</wp:posOffset>
            </wp:positionH>
            <wp:positionV relativeFrom="margin">
              <wp:posOffset>2259965</wp:posOffset>
            </wp:positionV>
            <wp:extent cx="2628900" cy="2495550"/>
            <wp:effectExtent l="0" t="0" r="0" b="0"/>
            <wp:wrapSquare wrapText="bothSides"/>
            <wp:docPr id="23" name="Picture 23" descr="Description: C:\Users\AKANDE ANTHONY\Downloads\22835889182bf9dfd2988b9fa8d250a0--reproductive-system-animal-scien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escription: C:\Users\AKANDE ANTHONY\Downloads\22835889182bf9dfd2988b9fa8d250a0--reproductive-system-animal-science.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28900" cy="2495550"/>
                    </a:xfrm>
                    <a:prstGeom prst="rect">
                      <a:avLst/>
                    </a:prstGeom>
                    <a:noFill/>
                    <a:ln>
                      <a:noFill/>
                    </a:ln>
                  </pic:spPr>
                </pic:pic>
              </a:graphicData>
            </a:graphic>
          </wp:anchor>
        </w:drawing>
      </w:r>
    </w:p>
    <w:p w14:paraId="056E77E3" w14:textId="77777777" w:rsidR="00892A3B" w:rsidRPr="00B66777" w:rsidRDefault="00892A3B" w:rsidP="009D6E4A">
      <w:pPr>
        <w:jc w:val="center"/>
      </w:pPr>
    </w:p>
    <w:p w14:paraId="79F9E527" w14:textId="77777777" w:rsidR="00892A3B" w:rsidRPr="00B66777" w:rsidRDefault="00892A3B" w:rsidP="009D6E4A">
      <w:pPr>
        <w:jc w:val="center"/>
      </w:pPr>
    </w:p>
    <w:p w14:paraId="02D8F106" w14:textId="77777777" w:rsidR="00892A3B" w:rsidRPr="00B66777" w:rsidRDefault="00892A3B" w:rsidP="009D6E4A">
      <w:pPr>
        <w:jc w:val="center"/>
      </w:pPr>
    </w:p>
    <w:p w14:paraId="57A31D5D" w14:textId="77777777" w:rsidR="00892A3B" w:rsidRPr="00B66777" w:rsidRDefault="00892A3B" w:rsidP="009D6E4A">
      <w:pPr>
        <w:jc w:val="center"/>
      </w:pPr>
    </w:p>
    <w:p w14:paraId="27AA5CBE" w14:textId="77777777" w:rsidR="00892A3B" w:rsidRPr="00B66777" w:rsidRDefault="00892A3B" w:rsidP="009D6E4A">
      <w:pPr>
        <w:jc w:val="center"/>
      </w:pPr>
    </w:p>
    <w:p w14:paraId="4DB4BB57" w14:textId="77777777" w:rsidR="00892A3B" w:rsidRPr="00B66777" w:rsidRDefault="00892A3B" w:rsidP="009D6E4A">
      <w:pPr>
        <w:jc w:val="center"/>
      </w:pPr>
    </w:p>
    <w:p w14:paraId="2983DC09" w14:textId="77777777" w:rsidR="00892A3B" w:rsidRPr="00B66777" w:rsidRDefault="00892A3B" w:rsidP="009D6E4A">
      <w:pPr>
        <w:jc w:val="center"/>
      </w:pPr>
    </w:p>
    <w:p w14:paraId="429D2088" w14:textId="77777777" w:rsidR="00892A3B" w:rsidRPr="00B66777" w:rsidRDefault="00892A3B" w:rsidP="009D6E4A">
      <w:pPr>
        <w:jc w:val="center"/>
      </w:pPr>
    </w:p>
    <w:p w14:paraId="20F5E464" w14:textId="77777777" w:rsidR="00300E06" w:rsidRPr="00B66777" w:rsidRDefault="00300E06" w:rsidP="009D6E4A">
      <w:pPr>
        <w:jc w:val="center"/>
      </w:pPr>
    </w:p>
    <w:p w14:paraId="144781C9" w14:textId="77777777" w:rsidR="009A48EC" w:rsidRPr="00B66777" w:rsidRDefault="009A48EC" w:rsidP="009E79F2">
      <w:pPr>
        <w:jc w:val="center"/>
        <w:rPr>
          <w:b/>
          <w:bCs/>
        </w:rPr>
      </w:pPr>
    </w:p>
    <w:p w14:paraId="164AAB01" w14:textId="77777777" w:rsidR="009D6E4A" w:rsidRPr="00B66777" w:rsidRDefault="009D6E4A" w:rsidP="009615FA">
      <w:pPr>
        <w:tabs>
          <w:tab w:val="num" w:pos="720"/>
        </w:tabs>
        <w:jc w:val="center"/>
      </w:pPr>
    </w:p>
    <w:p w14:paraId="498EF491" w14:textId="77777777" w:rsidR="00F55EC7" w:rsidRPr="00B66777" w:rsidRDefault="00CD494D" w:rsidP="009615FA">
      <w:pPr>
        <w:tabs>
          <w:tab w:val="num" w:pos="720"/>
        </w:tabs>
        <w:jc w:val="center"/>
      </w:pPr>
      <w:r>
        <w:rPr>
          <w:noProof/>
        </w:rPr>
        <w:pict w14:anchorId="54DC0F64">
          <v:rect id="Rectangle 15" o:spid="_x0000_s1028" style="position:absolute;left:0;text-align:left;margin-left:35.25pt;margin-top:8.9pt;width:196.5pt;height:19.5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" strokecolor="white" strokeweight="2pt"/>
        </w:pict>
      </w:r>
    </w:p>
    <w:p w14:paraId="0C494927" w14:textId="77777777" w:rsidR="00F55EC7" w:rsidRPr="00B66777" w:rsidRDefault="00F55EC7" w:rsidP="009615FA">
      <w:pPr>
        <w:tabs>
          <w:tab w:val="num" w:pos="720"/>
        </w:tabs>
        <w:jc w:val="center"/>
      </w:pPr>
    </w:p>
    <w:p w14:paraId="728814E9" w14:textId="77777777" w:rsidR="009D6E4A" w:rsidRPr="00B66777" w:rsidRDefault="009D6E4A" w:rsidP="009615FA">
      <w:pPr>
        <w:tabs>
          <w:tab w:val="num" w:pos="720"/>
        </w:tabs>
        <w:jc w:val="center"/>
      </w:pPr>
    </w:p>
    <w:p w14:paraId="6997343D" w14:textId="77777777" w:rsidR="009D6E4A" w:rsidRPr="00B66777" w:rsidRDefault="009D6E4A" w:rsidP="009D6E4A">
      <w:pPr>
        <w:jc w:val="center"/>
        <w:rPr>
          <w:b/>
        </w:rPr>
      </w:pPr>
      <w:r w:rsidRPr="00B66777">
        <w:rPr>
          <w:noProof/>
        </w:rPr>
        <w:drawing>
          <wp:inline distT="0" distB="0" distL="0" distR="0" wp14:anchorId="194753E2" wp14:editId="6069D5CC">
            <wp:extent cx="4905375" cy="2590800"/>
            <wp:effectExtent l="0" t="0" r="9525" b="0"/>
            <wp:docPr id="18" name="Picture 22" descr="Description: C:\Users\AKANDE ANTHONY\Downloads\9f4edfb747414941ad6f668eee42e9cb--reproductive-syst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escription: C:\Users\AKANDE ANTHONY\Downloads\9f4edfb747414941ad6f668eee42e9cb--reproductive-system.jpg"/>
                    <pic:cNvPicPr>
                      <a:picLocks noChangeAspect="1" noChangeArrowheads="1"/>
                    </pic:cNvPicPr>
                  </pic:nvPicPr>
                  <pic:blipFill>
                    <a:blip r:embed="rId23">
                      <a:extLst>
                        <a:ext uri="{28A0092B-C50C-407E-A947-70E740481C1C}">
                          <a14:useLocalDpi xmlns:a14="http://schemas.microsoft.com/office/drawing/2010/main" val="0"/>
                        </a:ext>
                      </a:extLst>
                    </a:blip>
                    <a:srcRect t="6837"/>
                    <a:stretch>
                      <a:fillRect/>
                    </a:stretch>
                  </pic:blipFill>
                  <pic:spPr bwMode="auto">
                    <a:xfrm>
                      <a:off x="0" y="0"/>
                      <a:ext cx="4905375" cy="2590800"/>
                    </a:xfrm>
                    <a:prstGeom prst="rect">
                      <a:avLst/>
                    </a:prstGeom>
                    <a:noFill/>
                    <a:ln>
                      <a:noFill/>
                    </a:ln>
                  </pic:spPr>
                </pic:pic>
              </a:graphicData>
            </a:graphic>
          </wp:inline>
        </w:drawing>
      </w:r>
    </w:p>
    <w:p w14:paraId="68BC0344" w14:textId="77777777" w:rsidR="009D6E4A" w:rsidRPr="00B66777" w:rsidRDefault="009D6E4A" w:rsidP="009D6E4A">
      <w:pPr>
        <w:tabs>
          <w:tab w:val="num" w:pos="720"/>
        </w:tabs>
        <w:jc w:val="center"/>
      </w:pPr>
      <w:r w:rsidRPr="00B66777">
        <w:t>REPRODUCTIVE SYSTEM OF POULTRY BIRDS</w:t>
      </w:r>
    </w:p>
    <w:p w14:paraId="0FD63241" w14:textId="77777777" w:rsidR="00F52A04" w:rsidRPr="00B66777" w:rsidRDefault="00F52A04" w:rsidP="009D6E4A">
      <w:pPr>
        <w:rPr>
          <w:b/>
        </w:rPr>
      </w:pPr>
      <w:r w:rsidRPr="00B66777">
        <w:rPr>
          <w:b/>
        </w:rPr>
        <w:t>EVALUATION</w:t>
      </w:r>
    </w:p>
    <w:p w14:paraId="2752A655" w14:textId="77777777" w:rsidR="00F52A04" w:rsidRPr="00B66777" w:rsidRDefault="00F52A04" w:rsidP="006721F3">
      <w:pPr>
        <w:pStyle w:val="ListParagraph"/>
        <w:numPr>
          <w:ilvl w:val="0"/>
          <w:numId w:val="102"/>
        </w:numPr>
        <w:tabs>
          <w:tab w:val="num" w:pos="720"/>
        </w:tabs>
        <w:jc w:val="both"/>
        <w:rPr>
          <w:b/>
          <w:bCs/>
        </w:rPr>
      </w:pPr>
      <w:r w:rsidRPr="00B66777">
        <w:t xml:space="preserve">Describe the </w:t>
      </w:r>
      <w:r w:rsidRPr="00B66777">
        <w:rPr>
          <w:bCs/>
        </w:rPr>
        <w:t>processes of egg formation in poultry.</w:t>
      </w:r>
    </w:p>
    <w:p w14:paraId="28C3BFA1" w14:textId="77777777" w:rsidR="00F52A04" w:rsidRPr="00B66777" w:rsidRDefault="00F52A04" w:rsidP="006721F3">
      <w:pPr>
        <w:pStyle w:val="ListParagraph"/>
        <w:numPr>
          <w:ilvl w:val="0"/>
          <w:numId w:val="102"/>
        </w:numPr>
        <w:tabs>
          <w:tab w:val="num" w:pos="720"/>
        </w:tabs>
        <w:jc w:val="both"/>
        <w:rPr>
          <w:b/>
          <w:bCs/>
        </w:rPr>
      </w:pPr>
      <w:r w:rsidRPr="00B66777">
        <w:t>Describe the reproductive system of poultry birds.</w:t>
      </w:r>
    </w:p>
    <w:p w14:paraId="789B5887" w14:textId="77777777" w:rsidR="002E02DF" w:rsidRPr="00B66777" w:rsidRDefault="002E02DF" w:rsidP="009615FA">
      <w:pPr>
        <w:tabs>
          <w:tab w:val="num" w:pos="720"/>
        </w:tabs>
        <w:jc w:val="both"/>
        <w:rPr>
          <w:b/>
          <w:bCs/>
        </w:rPr>
      </w:pPr>
    </w:p>
    <w:p w14:paraId="7AA03976" w14:textId="77777777" w:rsidR="009E79F2" w:rsidRPr="00B66777" w:rsidRDefault="009A48EC" w:rsidP="009F1A94">
      <w:pPr>
        <w:jc w:val="both"/>
        <w:rPr>
          <w:b/>
          <w:bCs/>
        </w:rPr>
      </w:pPr>
      <w:r w:rsidRPr="00B66777">
        <w:rPr>
          <w:b/>
          <w:bCs/>
        </w:rPr>
        <w:t>MALE AND FEMALE REPRODUCTIVE HORMONES</w:t>
      </w:r>
    </w:p>
    <w:p w14:paraId="6FC95EF9" w14:textId="77777777" w:rsidR="00F55EC7" w:rsidRPr="00B66777" w:rsidRDefault="002E02DF" w:rsidP="009F1A94">
      <w:pPr>
        <w:jc w:val="both"/>
      </w:pPr>
      <w:r w:rsidRPr="00B66777">
        <w:lastRenderedPageBreak/>
        <w:t xml:space="preserve">Hormones are organic chemical substances produced by endocrine (ductless) glands which </w:t>
      </w:r>
    </w:p>
    <w:p w14:paraId="1B4D6115" w14:textId="77777777" w:rsidR="002E02DF" w:rsidRPr="00B66777" w:rsidRDefault="002E02DF" w:rsidP="009F1A94">
      <w:pPr>
        <w:jc w:val="both"/>
      </w:pPr>
      <w:r w:rsidRPr="00B66777">
        <w:t>influence growth, development and metabolic activities in farm animals. These include</w:t>
      </w:r>
    </w:p>
    <w:tbl>
      <w:tblPr>
        <w:tblpPr w:leftFromText="180" w:rightFromText="180" w:vertAnchor="page" w:horzAnchor="margin" w:tblpY="1501"/>
        <w:tblW w:w="98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0"/>
        <w:gridCol w:w="1080"/>
        <w:gridCol w:w="1440"/>
        <w:gridCol w:w="5310"/>
      </w:tblGrid>
      <w:tr w:rsidR="00F55EC7" w:rsidRPr="00B66777" w14:paraId="2E1CF613" w14:textId="77777777" w:rsidTr="00F55EC7">
        <w:trPr>
          <w:trHeight w:val="385"/>
        </w:trPr>
        <w:tc>
          <w:tcPr>
            <w:tcW w:w="1980" w:type="dxa"/>
            <w:shd w:val="clear" w:color="auto" w:fill="auto"/>
          </w:tcPr>
          <w:p w14:paraId="02922864" w14:textId="77777777" w:rsidR="00F55EC7" w:rsidRPr="00B66777" w:rsidRDefault="00F55EC7" w:rsidP="00F55EC7">
            <w:pPr>
              <w:rPr>
                <w:bCs/>
                <w:lang w:eastAsia="zh-CN"/>
              </w:rPr>
            </w:pPr>
            <w:r w:rsidRPr="00B66777">
              <w:rPr>
                <w:bCs/>
                <w:lang w:eastAsia="zh-CN"/>
              </w:rPr>
              <w:t>HORMONE</w:t>
            </w:r>
          </w:p>
        </w:tc>
        <w:tc>
          <w:tcPr>
            <w:tcW w:w="1080" w:type="dxa"/>
            <w:shd w:val="clear" w:color="auto" w:fill="auto"/>
          </w:tcPr>
          <w:p w14:paraId="3C243BED" w14:textId="77777777" w:rsidR="00F55EC7" w:rsidRPr="00B66777" w:rsidRDefault="00F55EC7" w:rsidP="00F55EC7">
            <w:pPr>
              <w:tabs>
                <w:tab w:val="num" w:pos="720"/>
              </w:tabs>
              <w:rPr>
                <w:bCs/>
                <w:lang w:eastAsia="zh-CN"/>
              </w:rPr>
            </w:pPr>
            <w:r w:rsidRPr="00B66777">
              <w:rPr>
                <w:bCs/>
                <w:lang w:eastAsia="zh-CN"/>
              </w:rPr>
              <w:t>SEX</w:t>
            </w:r>
          </w:p>
        </w:tc>
        <w:tc>
          <w:tcPr>
            <w:tcW w:w="1440" w:type="dxa"/>
          </w:tcPr>
          <w:p w14:paraId="551BC465" w14:textId="77777777" w:rsidR="00F55EC7" w:rsidRPr="00B66777" w:rsidRDefault="00F55EC7" w:rsidP="00F55EC7">
            <w:pPr>
              <w:tabs>
                <w:tab w:val="num" w:pos="720"/>
              </w:tabs>
              <w:rPr>
                <w:bCs/>
                <w:lang w:eastAsia="zh-CN"/>
              </w:rPr>
            </w:pPr>
            <w:r w:rsidRPr="00B66777">
              <w:rPr>
                <w:bCs/>
                <w:lang w:eastAsia="zh-CN"/>
              </w:rPr>
              <w:t>SITE OF SECRETION</w:t>
            </w:r>
          </w:p>
        </w:tc>
        <w:tc>
          <w:tcPr>
            <w:tcW w:w="5310" w:type="dxa"/>
            <w:shd w:val="clear" w:color="auto" w:fill="auto"/>
          </w:tcPr>
          <w:p w14:paraId="254A4A9C" w14:textId="77777777" w:rsidR="00F55EC7" w:rsidRPr="00B66777" w:rsidRDefault="00F55EC7" w:rsidP="00F55EC7">
            <w:pPr>
              <w:tabs>
                <w:tab w:val="num" w:pos="720"/>
              </w:tabs>
              <w:rPr>
                <w:bCs/>
                <w:lang w:eastAsia="zh-CN"/>
              </w:rPr>
            </w:pPr>
            <w:r w:rsidRPr="00B66777">
              <w:rPr>
                <w:bCs/>
                <w:lang w:eastAsia="zh-CN"/>
              </w:rPr>
              <w:t>FUNCTIONS</w:t>
            </w:r>
          </w:p>
        </w:tc>
      </w:tr>
      <w:tr w:rsidR="00F55EC7" w:rsidRPr="00B66777" w14:paraId="634F48CE" w14:textId="77777777" w:rsidTr="00F55EC7">
        <w:tc>
          <w:tcPr>
            <w:tcW w:w="1980" w:type="dxa"/>
            <w:shd w:val="clear" w:color="auto" w:fill="auto"/>
          </w:tcPr>
          <w:p w14:paraId="2819019C" w14:textId="77777777" w:rsidR="00F55EC7" w:rsidRPr="00B66777" w:rsidRDefault="00F55EC7" w:rsidP="00F55EC7">
            <w:pPr>
              <w:tabs>
                <w:tab w:val="num" w:pos="720"/>
              </w:tabs>
              <w:jc w:val="both"/>
              <w:rPr>
                <w:bCs/>
                <w:lang w:eastAsia="zh-CN"/>
              </w:rPr>
            </w:pPr>
            <w:r w:rsidRPr="00B66777">
              <w:rPr>
                <w:bCs/>
                <w:lang w:eastAsia="zh-CN"/>
              </w:rPr>
              <w:t>Testosterone/ Androgen</w:t>
            </w:r>
          </w:p>
        </w:tc>
        <w:tc>
          <w:tcPr>
            <w:tcW w:w="1080" w:type="dxa"/>
            <w:shd w:val="clear" w:color="auto" w:fill="auto"/>
          </w:tcPr>
          <w:p w14:paraId="625F74D1" w14:textId="77777777" w:rsidR="00F55EC7" w:rsidRPr="00B66777" w:rsidRDefault="00F55EC7" w:rsidP="00F55EC7">
            <w:pPr>
              <w:tabs>
                <w:tab w:val="num" w:pos="720"/>
              </w:tabs>
              <w:jc w:val="both"/>
              <w:rPr>
                <w:lang w:eastAsia="zh-CN"/>
              </w:rPr>
            </w:pPr>
            <w:r w:rsidRPr="00B66777">
              <w:rPr>
                <w:lang w:eastAsia="zh-CN"/>
              </w:rPr>
              <w:t>Male</w:t>
            </w:r>
          </w:p>
        </w:tc>
        <w:tc>
          <w:tcPr>
            <w:tcW w:w="1440" w:type="dxa"/>
          </w:tcPr>
          <w:p w14:paraId="03116A25" w14:textId="77777777" w:rsidR="00F55EC7" w:rsidRPr="00B66777" w:rsidRDefault="00F55EC7" w:rsidP="00F55EC7">
            <w:pPr>
              <w:jc w:val="both"/>
              <w:rPr>
                <w:lang w:eastAsia="zh-CN"/>
              </w:rPr>
            </w:pPr>
            <w:r w:rsidRPr="00B66777">
              <w:rPr>
                <w:lang w:eastAsia="zh-CN"/>
              </w:rPr>
              <w:t>Testes</w:t>
            </w:r>
          </w:p>
        </w:tc>
        <w:tc>
          <w:tcPr>
            <w:tcW w:w="5310" w:type="dxa"/>
            <w:shd w:val="clear" w:color="auto" w:fill="auto"/>
          </w:tcPr>
          <w:p w14:paraId="4E21B65A" w14:textId="77777777" w:rsidR="00F55EC7" w:rsidRPr="00B66777" w:rsidRDefault="00F55EC7" w:rsidP="00F55EC7">
            <w:pPr>
              <w:jc w:val="both"/>
              <w:rPr>
                <w:lang w:eastAsia="zh-CN"/>
              </w:rPr>
            </w:pPr>
            <w:r w:rsidRPr="00B66777">
              <w:rPr>
                <w:lang w:eastAsia="zh-CN"/>
              </w:rPr>
              <w:t>It stimulates the development of secondary sexual characters in male.</w:t>
            </w:r>
          </w:p>
          <w:p w14:paraId="7E5D7B47" w14:textId="77777777" w:rsidR="00F55EC7" w:rsidRPr="00B66777" w:rsidRDefault="00F55EC7" w:rsidP="00F55EC7">
            <w:pPr>
              <w:jc w:val="both"/>
              <w:rPr>
                <w:lang w:eastAsia="zh-CN"/>
              </w:rPr>
            </w:pPr>
            <w:r w:rsidRPr="00B66777">
              <w:rPr>
                <w:lang w:eastAsia="zh-CN"/>
              </w:rPr>
              <w:t>It stimulates sperm production through spermatogenesis.</w:t>
            </w:r>
          </w:p>
        </w:tc>
      </w:tr>
      <w:tr w:rsidR="00F55EC7" w:rsidRPr="00B66777" w14:paraId="78913EAC" w14:textId="77777777" w:rsidTr="00F55EC7">
        <w:tc>
          <w:tcPr>
            <w:tcW w:w="1980" w:type="dxa"/>
            <w:shd w:val="clear" w:color="auto" w:fill="auto"/>
          </w:tcPr>
          <w:p w14:paraId="73A8E3F8" w14:textId="77777777" w:rsidR="00F55EC7" w:rsidRPr="00B66777" w:rsidRDefault="00F55EC7" w:rsidP="00F55EC7">
            <w:pPr>
              <w:tabs>
                <w:tab w:val="num" w:pos="720"/>
              </w:tabs>
              <w:jc w:val="both"/>
              <w:rPr>
                <w:bCs/>
                <w:lang w:eastAsia="zh-CN"/>
              </w:rPr>
            </w:pPr>
            <w:proofErr w:type="spellStart"/>
            <w:r w:rsidRPr="00B66777">
              <w:rPr>
                <w:bCs/>
                <w:lang w:eastAsia="zh-CN"/>
              </w:rPr>
              <w:t>Oestrogen</w:t>
            </w:r>
            <w:proofErr w:type="spellEnd"/>
          </w:p>
        </w:tc>
        <w:tc>
          <w:tcPr>
            <w:tcW w:w="1080" w:type="dxa"/>
            <w:shd w:val="clear" w:color="auto" w:fill="auto"/>
          </w:tcPr>
          <w:p w14:paraId="313E98D5" w14:textId="77777777" w:rsidR="00F55EC7" w:rsidRPr="00B66777" w:rsidRDefault="00F55EC7" w:rsidP="00F55EC7">
            <w:pPr>
              <w:tabs>
                <w:tab w:val="num" w:pos="720"/>
              </w:tabs>
              <w:jc w:val="both"/>
              <w:rPr>
                <w:lang w:eastAsia="zh-CN"/>
              </w:rPr>
            </w:pPr>
            <w:r w:rsidRPr="00B66777">
              <w:rPr>
                <w:lang w:eastAsia="zh-CN"/>
              </w:rPr>
              <w:t>Female</w:t>
            </w:r>
          </w:p>
        </w:tc>
        <w:tc>
          <w:tcPr>
            <w:tcW w:w="1440" w:type="dxa"/>
          </w:tcPr>
          <w:p w14:paraId="4979E10B" w14:textId="77777777" w:rsidR="00F55EC7" w:rsidRPr="00B66777" w:rsidRDefault="00F55EC7" w:rsidP="00F55EC7">
            <w:pPr>
              <w:jc w:val="both"/>
              <w:rPr>
                <w:lang w:eastAsia="zh-CN"/>
              </w:rPr>
            </w:pPr>
            <w:r w:rsidRPr="00B66777">
              <w:rPr>
                <w:lang w:eastAsia="zh-CN"/>
              </w:rPr>
              <w:t>Ovary</w:t>
            </w:r>
          </w:p>
        </w:tc>
        <w:tc>
          <w:tcPr>
            <w:tcW w:w="5310" w:type="dxa"/>
            <w:shd w:val="clear" w:color="auto" w:fill="auto"/>
          </w:tcPr>
          <w:p w14:paraId="63BB4FA4" w14:textId="77777777" w:rsidR="00F55EC7" w:rsidRPr="00B66777" w:rsidRDefault="00F55EC7" w:rsidP="00F55EC7">
            <w:pPr>
              <w:jc w:val="both"/>
              <w:rPr>
                <w:lang w:eastAsia="zh-CN"/>
              </w:rPr>
            </w:pPr>
            <w:r w:rsidRPr="00B66777">
              <w:rPr>
                <w:lang w:eastAsia="zh-CN"/>
              </w:rPr>
              <w:t>It stimulates the development of secondary sexual characteristics in female animals</w:t>
            </w:r>
          </w:p>
          <w:p w14:paraId="23EB2EF5" w14:textId="77777777" w:rsidR="00F55EC7" w:rsidRPr="00B66777" w:rsidRDefault="00F55EC7" w:rsidP="00F55EC7">
            <w:pPr>
              <w:jc w:val="both"/>
              <w:rPr>
                <w:lang w:eastAsia="zh-CN"/>
              </w:rPr>
            </w:pPr>
            <w:r w:rsidRPr="00B66777">
              <w:rPr>
                <w:lang w:eastAsia="zh-CN"/>
              </w:rPr>
              <w:t>It promotes the production of ova or eggs through oogenesis.</w:t>
            </w:r>
          </w:p>
          <w:p w14:paraId="10752175" w14:textId="77777777" w:rsidR="00F55EC7" w:rsidRPr="00B66777" w:rsidRDefault="00F55EC7" w:rsidP="00F55EC7">
            <w:pPr>
              <w:jc w:val="both"/>
              <w:rPr>
                <w:lang w:eastAsia="zh-CN"/>
              </w:rPr>
            </w:pPr>
            <w:r w:rsidRPr="00B66777">
              <w:rPr>
                <w:lang w:eastAsia="zh-CN"/>
              </w:rPr>
              <w:t>It stimulates mammary gland development</w:t>
            </w:r>
          </w:p>
        </w:tc>
      </w:tr>
      <w:tr w:rsidR="00F55EC7" w:rsidRPr="00B66777" w14:paraId="6620C805" w14:textId="77777777" w:rsidTr="00F55EC7">
        <w:tc>
          <w:tcPr>
            <w:tcW w:w="1980" w:type="dxa"/>
            <w:shd w:val="clear" w:color="auto" w:fill="auto"/>
          </w:tcPr>
          <w:p w14:paraId="771E3D06" w14:textId="77777777" w:rsidR="00F55EC7" w:rsidRPr="00B66777" w:rsidRDefault="00F55EC7" w:rsidP="00F55EC7">
            <w:pPr>
              <w:tabs>
                <w:tab w:val="num" w:pos="720"/>
              </w:tabs>
              <w:jc w:val="both"/>
              <w:rPr>
                <w:bCs/>
                <w:lang w:eastAsia="zh-CN"/>
              </w:rPr>
            </w:pPr>
            <w:r w:rsidRPr="00B66777">
              <w:rPr>
                <w:bCs/>
                <w:lang w:eastAsia="zh-CN"/>
              </w:rPr>
              <w:t>Progesterone</w:t>
            </w:r>
          </w:p>
        </w:tc>
        <w:tc>
          <w:tcPr>
            <w:tcW w:w="1080" w:type="dxa"/>
            <w:shd w:val="clear" w:color="auto" w:fill="auto"/>
          </w:tcPr>
          <w:p w14:paraId="5E1808C9" w14:textId="77777777" w:rsidR="00F55EC7" w:rsidRPr="00B66777" w:rsidRDefault="00F55EC7" w:rsidP="00F55EC7">
            <w:pPr>
              <w:tabs>
                <w:tab w:val="num" w:pos="720"/>
              </w:tabs>
              <w:jc w:val="both"/>
              <w:rPr>
                <w:lang w:eastAsia="zh-CN"/>
              </w:rPr>
            </w:pPr>
            <w:r w:rsidRPr="00B66777">
              <w:rPr>
                <w:lang w:eastAsia="zh-CN"/>
              </w:rPr>
              <w:t>Female</w:t>
            </w:r>
          </w:p>
        </w:tc>
        <w:tc>
          <w:tcPr>
            <w:tcW w:w="1440" w:type="dxa"/>
          </w:tcPr>
          <w:p w14:paraId="5B15FFBA" w14:textId="77777777" w:rsidR="00F55EC7" w:rsidRPr="00B66777" w:rsidRDefault="00F55EC7" w:rsidP="00F55EC7">
            <w:pPr>
              <w:jc w:val="both"/>
              <w:rPr>
                <w:lang w:eastAsia="zh-CN"/>
              </w:rPr>
            </w:pPr>
            <w:r w:rsidRPr="00B66777">
              <w:rPr>
                <w:lang w:eastAsia="zh-CN"/>
              </w:rPr>
              <w:t>Corpus luteum</w:t>
            </w:r>
          </w:p>
        </w:tc>
        <w:tc>
          <w:tcPr>
            <w:tcW w:w="5310" w:type="dxa"/>
            <w:shd w:val="clear" w:color="auto" w:fill="auto"/>
          </w:tcPr>
          <w:p w14:paraId="7600744F" w14:textId="77777777" w:rsidR="00F55EC7" w:rsidRPr="00B66777" w:rsidRDefault="00F55EC7" w:rsidP="00F55EC7">
            <w:pPr>
              <w:jc w:val="both"/>
              <w:rPr>
                <w:lang w:eastAsia="zh-CN"/>
              </w:rPr>
            </w:pPr>
            <w:r w:rsidRPr="00B66777">
              <w:rPr>
                <w:lang w:eastAsia="zh-CN"/>
              </w:rPr>
              <w:t>It ensures uterus development and implantation of the fertilized ovum.</w:t>
            </w:r>
          </w:p>
          <w:p w14:paraId="0A7AF091" w14:textId="77777777" w:rsidR="00F55EC7" w:rsidRPr="00B66777" w:rsidRDefault="00F55EC7" w:rsidP="00F55EC7">
            <w:pPr>
              <w:jc w:val="both"/>
              <w:rPr>
                <w:lang w:eastAsia="zh-CN"/>
              </w:rPr>
            </w:pPr>
            <w:r w:rsidRPr="00B66777">
              <w:rPr>
                <w:lang w:eastAsia="zh-CN"/>
              </w:rPr>
              <w:t xml:space="preserve">It inhibits </w:t>
            </w:r>
            <w:proofErr w:type="spellStart"/>
            <w:r w:rsidRPr="00B66777">
              <w:rPr>
                <w:lang w:eastAsia="zh-CN"/>
              </w:rPr>
              <w:t>oestrus</w:t>
            </w:r>
            <w:proofErr w:type="spellEnd"/>
            <w:r w:rsidRPr="00B66777">
              <w:rPr>
                <w:lang w:eastAsia="zh-CN"/>
              </w:rPr>
              <w:t xml:space="preserve"> </w:t>
            </w:r>
            <w:proofErr w:type="spellStart"/>
            <w:r w:rsidRPr="00B66777">
              <w:rPr>
                <w:lang w:eastAsia="zh-CN"/>
              </w:rPr>
              <w:t>i</w:t>
            </w:r>
            <w:proofErr w:type="spellEnd"/>
            <w:r w:rsidRPr="00B66777">
              <w:rPr>
                <w:lang w:eastAsia="zh-CN"/>
              </w:rPr>
              <w:t>. e. prevents ovulation.</w:t>
            </w:r>
          </w:p>
          <w:p w14:paraId="296B9383" w14:textId="77777777" w:rsidR="00F55EC7" w:rsidRPr="00B66777" w:rsidRDefault="00F55EC7" w:rsidP="00F55EC7">
            <w:pPr>
              <w:jc w:val="both"/>
              <w:rPr>
                <w:lang w:eastAsia="zh-CN"/>
              </w:rPr>
            </w:pPr>
            <w:r w:rsidRPr="00B66777">
              <w:rPr>
                <w:lang w:eastAsia="zh-CN"/>
              </w:rPr>
              <w:t>It stimulates the development of mammary gland</w:t>
            </w:r>
          </w:p>
          <w:p w14:paraId="1F06E235" w14:textId="77777777" w:rsidR="00F55EC7" w:rsidRPr="00B66777" w:rsidRDefault="00F55EC7" w:rsidP="00F55EC7">
            <w:pPr>
              <w:jc w:val="both"/>
              <w:rPr>
                <w:lang w:eastAsia="zh-CN"/>
              </w:rPr>
            </w:pPr>
            <w:r w:rsidRPr="00B66777">
              <w:rPr>
                <w:lang w:eastAsia="zh-CN"/>
              </w:rPr>
              <w:lastRenderedPageBreak/>
              <w:t>It ensures the continuance of pregnancy.</w:t>
            </w:r>
          </w:p>
        </w:tc>
      </w:tr>
      <w:tr w:rsidR="00F55EC7" w:rsidRPr="00B66777" w14:paraId="6FD9B419" w14:textId="77777777" w:rsidTr="00F55EC7">
        <w:tc>
          <w:tcPr>
            <w:tcW w:w="1980" w:type="dxa"/>
            <w:shd w:val="clear" w:color="auto" w:fill="auto"/>
          </w:tcPr>
          <w:p w14:paraId="12A64D92" w14:textId="77777777" w:rsidR="00F55EC7" w:rsidRPr="00B66777" w:rsidRDefault="00F55EC7" w:rsidP="00F55EC7">
            <w:pPr>
              <w:tabs>
                <w:tab w:val="num" w:pos="720"/>
              </w:tabs>
              <w:jc w:val="both"/>
              <w:rPr>
                <w:bCs/>
                <w:lang w:eastAsia="zh-CN"/>
              </w:rPr>
            </w:pPr>
            <w:r w:rsidRPr="00B66777">
              <w:rPr>
                <w:bCs/>
                <w:lang w:eastAsia="zh-CN"/>
              </w:rPr>
              <w:lastRenderedPageBreak/>
              <w:t>Oxytocin</w:t>
            </w:r>
          </w:p>
        </w:tc>
        <w:tc>
          <w:tcPr>
            <w:tcW w:w="1080" w:type="dxa"/>
            <w:shd w:val="clear" w:color="auto" w:fill="auto"/>
          </w:tcPr>
          <w:p w14:paraId="10FAA725" w14:textId="77777777" w:rsidR="00F55EC7" w:rsidRPr="00B66777" w:rsidRDefault="00F55EC7" w:rsidP="00F55EC7">
            <w:pPr>
              <w:tabs>
                <w:tab w:val="num" w:pos="720"/>
              </w:tabs>
              <w:jc w:val="both"/>
              <w:rPr>
                <w:lang w:eastAsia="zh-CN"/>
              </w:rPr>
            </w:pPr>
            <w:r w:rsidRPr="00B66777">
              <w:rPr>
                <w:lang w:eastAsia="zh-CN"/>
              </w:rPr>
              <w:t>Female</w:t>
            </w:r>
          </w:p>
        </w:tc>
        <w:tc>
          <w:tcPr>
            <w:tcW w:w="1440" w:type="dxa"/>
          </w:tcPr>
          <w:p w14:paraId="7AEAE664" w14:textId="77777777" w:rsidR="00F55EC7" w:rsidRPr="00B66777" w:rsidRDefault="00F55EC7" w:rsidP="00F55EC7">
            <w:pPr>
              <w:jc w:val="both"/>
              <w:rPr>
                <w:lang w:eastAsia="zh-CN"/>
              </w:rPr>
            </w:pPr>
            <w:r w:rsidRPr="00B66777">
              <w:rPr>
                <w:lang w:eastAsia="zh-CN"/>
              </w:rPr>
              <w:t>Pituitary</w:t>
            </w:r>
          </w:p>
        </w:tc>
        <w:tc>
          <w:tcPr>
            <w:tcW w:w="5310" w:type="dxa"/>
            <w:shd w:val="clear" w:color="auto" w:fill="auto"/>
          </w:tcPr>
          <w:p w14:paraId="20959420" w14:textId="77777777" w:rsidR="00F55EC7" w:rsidRPr="00B66777" w:rsidRDefault="00F55EC7" w:rsidP="00F55EC7">
            <w:pPr>
              <w:jc w:val="both"/>
              <w:rPr>
                <w:lang w:eastAsia="zh-CN"/>
              </w:rPr>
            </w:pPr>
            <w:r w:rsidRPr="00B66777">
              <w:rPr>
                <w:lang w:eastAsia="zh-CN"/>
              </w:rPr>
              <w:t>It aids the contraction of the uterine wall during parturition.</w:t>
            </w:r>
          </w:p>
          <w:p w14:paraId="2560449A" w14:textId="77777777" w:rsidR="00F55EC7" w:rsidRPr="00B66777" w:rsidRDefault="00F55EC7" w:rsidP="00F55EC7">
            <w:pPr>
              <w:jc w:val="both"/>
              <w:rPr>
                <w:lang w:eastAsia="zh-CN"/>
              </w:rPr>
            </w:pPr>
            <w:r w:rsidRPr="00B66777">
              <w:rPr>
                <w:lang w:eastAsia="zh-CN"/>
              </w:rPr>
              <w:t>It promotes milk let-down after parturition.</w:t>
            </w:r>
          </w:p>
          <w:p w14:paraId="79348B87" w14:textId="77777777" w:rsidR="00F55EC7" w:rsidRPr="00B66777" w:rsidRDefault="00F55EC7" w:rsidP="00F55EC7">
            <w:pPr>
              <w:jc w:val="both"/>
              <w:rPr>
                <w:lang w:eastAsia="zh-CN"/>
              </w:rPr>
            </w:pPr>
            <w:r w:rsidRPr="00B66777">
              <w:rPr>
                <w:lang w:eastAsia="zh-CN"/>
              </w:rPr>
              <w:t>It aids sperm transportation in the vagina.</w:t>
            </w:r>
          </w:p>
        </w:tc>
      </w:tr>
      <w:tr w:rsidR="00F55EC7" w:rsidRPr="00B66777" w14:paraId="3DB15EA6" w14:textId="77777777" w:rsidTr="00F55EC7">
        <w:tc>
          <w:tcPr>
            <w:tcW w:w="1980" w:type="dxa"/>
            <w:shd w:val="clear" w:color="auto" w:fill="auto"/>
          </w:tcPr>
          <w:p w14:paraId="0DDF1F3E" w14:textId="77777777" w:rsidR="00F55EC7" w:rsidRPr="00B66777" w:rsidRDefault="00F55EC7" w:rsidP="00F55EC7">
            <w:pPr>
              <w:tabs>
                <w:tab w:val="num" w:pos="720"/>
              </w:tabs>
              <w:jc w:val="both"/>
              <w:rPr>
                <w:bCs/>
                <w:lang w:eastAsia="zh-CN"/>
              </w:rPr>
            </w:pPr>
            <w:proofErr w:type="spellStart"/>
            <w:r w:rsidRPr="00B66777">
              <w:rPr>
                <w:bCs/>
                <w:lang w:eastAsia="zh-CN"/>
              </w:rPr>
              <w:t>Relaxin</w:t>
            </w:r>
            <w:proofErr w:type="spellEnd"/>
          </w:p>
        </w:tc>
        <w:tc>
          <w:tcPr>
            <w:tcW w:w="1080" w:type="dxa"/>
            <w:shd w:val="clear" w:color="auto" w:fill="auto"/>
          </w:tcPr>
          <w:p w14:paraId="43BE4040" w14:textId="77777777" w:rsidR="00F55EC7" w:rsidRPr="00B66777" w:rsidRDefault="00F55EC7" w:rsidP="00F55EC7">
            <w:pPr>
              <w:tabs>
                <w:tab w:val="num" w:pos="720"/>
              </w:tabs>
              <w:jc w:val="both"/>
              <w:rPr>
                <w:lang w:eastAsia="zh-CN"/>
              </w:rPr>
            </w:pPr>
            <w:r w:rsidRPr="00B66777">
              <w:rPr>
                <w:lang w:eastAsia="zh-CN"/>
              </w:rPr>
              <w:t>Female</w:t>
            </w:r>
          </w:p>
        </w:tc>
        <w:tc>
          <w:tcPr>
            <w:tcW w:w="1440" w:type="dxa"/>
          </w:tcPr>
          <w:p w14:paraId="74B3AFF6" w14:textId="77777777" w:rsidR="00F55EC7" w:rsidRPr="00B66777" w:rsidRDefault="00F55EC7" w:rsidP="00F55EC7">
            <w:pPr>
              <w:jc w:val="both"/>
              <w:rPr>
                <w:lang w:eastAsia="zh-CN"/>
              </w:rPr>
            </w:pPr>
            <w:r w:rsidRPr="00B66777">
              <w:rPr>
                <w:lang w:eastAsia="zh-CN"/>
              </w:rPr>
              <w:t>Pituitary</w:t>
            </w:r>
          </w:p>
        </w:tc>
        <w:tc>
          <w:tcPr>
            <w:tcW w:w="5310" w:type="dxa"/>
            <w:shd w:val="clear" w:color="auto" w:fill="auto"/>
          </w:tcPr>
          <w:p w14:paraId="2C7272F8" w14:textId="77777777" w:rsidR="00F55EC7" w:rsidRPr="00B66777" w:rsidRDefault="00F55EC7" w:rsidP="00F55EC7">
            <w:pPr>
              <w:jc w:val="both"/>
              <w:rPr>
                <w:lang w:eastAsia="zh-CN"/>
              </w:rPr>
            </w:pPr>
            <w:r w:rsidRPr="00B66777">
              <w:rPr>
                <w:lang w:eastAsia="zh-CN"/>
              </w:rPr>
              <w:t>It aids relaxation of pelvic ligaments during parturition.</w:t>
            </w:r>
          </w:p>
        </w:tc>
      </w:tr>
      <w:tr w:rsidR="00F55EC7" w:rsidRPr="00B66777" w14:paraId="581AD513" w14:textId="77777777" w:rsidTr="00F55EC7">
        <w:tc>
          <w:tcPr>
            <w:tcW w:w="1980" w:type="dxa"/>
            <w:shd w:val="clear" w:color="auto" w:fill="auto"/>
          </w:tcPr>
          <w:p w14:paraId="5888D5E1" w14:textId="77777777" w:rsidR="00F55EC7" w:rsidRPr="00B66777" w:rsidRDefault="00F55EC7" w:rsidP="00F55EC7">
            <w:pPr>
              <w:tabs>
                <w:tab w:val="num" w:pos="720"/>
              </w:tabs>
              <w:jc w:val="both"/>
              <w:rPr>
                <w:bCs/>
                <w:lang w:eastAsia="zh-CN"/>
              </w:rPr>
            </w:pPr>
            <w:r w:rsidRPr="00B66777">
              <w:rPr>
                <w:bCs/>
                <w:lang w:eastAsia="zh-CN"/>
              </w:rPr>
              <w:t>Follicle stimulating hormone (FSH)</w:t>
            </w:r>
          </w:p>
        </w:tc>
        <w:tc>
          <w:tcPr>
            <w:tcW w:w="1080" w:type="dxa"/>
            <w:shd w:val="clear" w:color="auto" w:fill="auto"/>
          </w:tcPr>
          <w:p w14:paraId="1481EED5" w14:textId="77777777" w:rsidR="00F55EC7" w:rsidRPr="00B66777" w:rsidRDefault="00F55EC7" w:rsidP="00F55EC7">
            <w:pPr>
              <w:tabs>
                <w:tab w:val="num" w:pos="720"/>
              </w:tabs>
              <w:jc w:val="both"/>
              <w:rPr>
                <w:lang w:eastAsia="zh-CN"/>
              </w:rPr>
            </w:pPr>
            <w:r w:rsidRPr="00B66777">
              <w:rPr>
                <w:lang w:eastAsia="zh-CN"/>
              </w:rPr>
              <w:t>Female</w:t>
            </w:r>
          </w:p>
        </w:tc>
        <w:tc>
          <w:tcPr>
            <w:tcW w:w="1440" w:type="dxa"/>
          </w:tcPr>
          <w:p w14:paraId="57B42FE7" w14:textId="77777777" w:rsidR="00F55EC7" w:rsidRPr="00B66777" w:rsidRDefault="00F55EC7" w:rsidP="00F55EC7">
            <w:pPr>
              <w:jc w:val="both"/>
              <w:rPr>
                <w:lang w:eastAsia="zh-CN"/>
              </w:rPr>
            </w:pPr>
            <w:r w:rsidRPr="00B66777">
              <w:rPr>
                <w:lang w:eastAsia="zh-CN"/>
              </w:rPr>
              <w:t>Pituitary</w:t>
            </w:r>
          </w:p>
        </w:tc>
        <w:tc>
          <w:tcPr>
            <w:tcW w:w="5310" w:type="dxa"/>
            <w:shd w:val="clear" w:color="auto" w:fill="auto"/>
          </w:tcPr>
          <w:p w14:paraId="369E988B" w14:textId="77777777" w:rsidR="00F55EC7" w:rsidRPr="00B66777" w:rsidRDefault="00F55EC7" w:rsidP="00F55EC7">
            <w:pPr>
              <w:jc w:val="both"/>
              <w:rPr>
                <w:lang w:eastAsia="zh-CN"/>
              </w:rPr>
            </w:pPr>
            <w:r w:rsidRPr="00B66777">
              <w:rPr>
                <w:lang w:eastAsia="zh-CN"/>
              </w:rPr>
              <w:t>It stimulates the growth of ovarian follicle.</w:t>
            </w:r>
          </w:p>
          <w:p w14:paraId="7D4EEE59" w14:textId="77777777" w:rsidR="00F55EC7" w:rsidRPr="00B66777" w:rsidRDefault="00F55EC7" w:rsidP="00F55EC7">
            <w:pPr>
              <w:tabs>
                <w:tab w:val="left" w:pos="1069"/>
              </w:tabs>
              <w:ind w:left="49"/>
              <w:jc w:val="both"/>
              <w:rPr>
                <w:lang w:eastAsia="zh-CN"/>
              </w:rPr>
            </w:pPr>
          </w:p>
        </w:tc>
      </w:tr>
      <w:tr w:rsidR="00F55EC7" w:rsidRPr="00B66777" w14:paraId="13712638" w14:textId="77777777" w:rsidTr="00F55EC7">
        <w:tc>
          <w:tcPr>
            <w:tcW w:w="1980" w:type="dxa"/>
            <w:shd w:val="clear" w:color="auto" w:fill="auto"/>
          </w:tcPr>
          <w:p w14:paraId="186D26C7" w14:textId="77777777" w:rsidR="00F55EC7" w:rsidRPr="00B66777" w:rsidRDefault="00F55EC7" w:rsidP="00F55EC7">
            <w:pPr>
              <w:tabs>
                <w:tab w:val="num" w:pos="720"/>
              </w:tabs>
              <w:jc w:val="both"/>
              <w:rPr>
                <w:bCs/>
                <w:lang w:eastAsia="zh-CN"/>
              </w:rPr>
            </w:pPr>
            <w:r w:rsidRPr="00B66777">
              <w:rPr>
                <w:bCs/>
                <w:lang w:eastAsia="zh-CN"/>
              </w:rPr>
              <w:t>Luteinizing hormone</w:t>
            </w:r>
          </w:p>
        </w:tc>
        <w:tc>
          <w:tcPr>
            <w:tcW w:w="1080" w:type="dxa"/>
            <w:shd w:val="clear" w:color="auto" w:fill="auto"/>
          </w:tcPr>
          <w:p w14:paraId="2E7550D9" w14:textId="77777777" w:rsidR="00F55EC7" w:rsidRPr="00B66777" w:rsidRDefault="00F55EC7" w:rsidP="00F55EC7">
            <w:pPr>
              <w:tabs>
                <w:tab w:val="num" w:pos="720"/>
              </w:tabs>
              <w:jc w:val="both"/>
              <w:rPr>
                <w:lang w:eastAsia="zh-CN"/>
              </w:rPr>
            </w:pPr>
            <w:r w:rsidRPr="00B66777">
              <w:rPr>
                <w:lang w:eastAsia="zh-CN"/>
              </w:rPr>
              <w:t>Female</w:t>
            </w:r>
          </w:p>
        </w:tc>
        <w:tc>
          <w:tcPr>
            <w:tcW w:w="1440" w:type="dxa"/>
          </w:tcPr>
          <w:p w14:paraId="65AB6348" w14:textId="77777777" w:rsidR="00F55EC7" w:rsidRPr="00B66777" w:rsidRDefault="00F55EC7" w:rsidP="00F55EC7">
            <w:pPr>
              <w:jc w:val="both"/>
              <w:rPr>
                <w:lang w:eastAsia="zh-CN"/>
              </w:rPr>
            </w:pPr>
            <w:r w:rsidRPr="00B66777">
              <w:rPr>
                <w:lang w:eastAsia="zh-CN"/>
              </w:rPr>
              <w:t>Pituitary</w:t>
            </w:r>
          </w:p>
        </w:tc>
        <w:tc>
          <w:tcPr>
            <w:tcW w:w="5310" w:type="dxa"/>
            <w:shd w:val="clear" w:color="auto" w:fill="auto"/>
          </w:tcPr>
          <w:p w14:paraId="7B0CA1CF" w14:textId="77777777" w:rsidR="00F55EC7" w:rsidRPr="00B66777" w:rsidRDefault="00F55EC7" w:rsidP="00F55EC7">
            <w:pPr>
              <w:jc w:val="both"/>
              <w:rPr>
                <w:lang w:eastAsia="zh-CN"/>
              </w:rPr>
            </w:pPr>
            <w:r w:rsidRPr="00B66777">
              <w:rPr>
                <w:lang w:eastAsia="zh-CN"/>
              </w:rPr>
              <w:t xml:space="preserve">It stimulates the secretion of </w:t>
            </w:r>
            <w:proofErr w:type="spellStart"/>
            <w:r w:rsidRPr="00B66777">
              <w:rPr>
                <w:lang w:eastAsia="zh-CN"/>
              </w:rPr>
              <w:t>oestrogen</w:t>
            </w:r>
            <w:proofErr w:type="spellEnd"/>
            <w:r w:rsidRPr="00B66777">
              <w:rPr>
                <w:lang w:eastAsia="zh-CN"/>
              </w:rPr>
              <w:t xml:space="preserve"> and progesterone.</w:t>
            </w:r>
          </w:p>
          <w:p w14:paraId="2EA88E8B" w14:textId="77777777" w:rsidR="00F55EC7" w:rsidRPr="00B66777" w:rsidRDefault="00F55EC7" w:rsidP="00F55EC7">
            <w:pPr>
              <w:jc w:val="both"/>
              <w:rPr>
                <w:lang w:eastAsia="zh-CN"/>
              </w:rPr>
            </w:pPr>
            <w:r w:rsidRPr="00B66777">
              <w:rPr>
                <w:lang w:eastAsia="zh-CN"/>
              </w:rPr>
              <w:t>It causes the rupture of the follicle and the release of the ova from the follicle.</w:t>
            </w:r>
          </w:p>
        </w:tc>
      </w:tr>
    </w:tbl>
    <w:p w14:paraId="76D3DCE6" w14:textId="77777777" w:rsidR="009D6E4A" w:rsidRPr="00B66777" w:rsidRDefault="009D6E4A" w:rsidP="00BC352E">
      <w:pPr>
        <w:pStyle w:val="NoSpacing"/>
        <w:jc w:val="both"/>
        <w:rPr>
          <w:rFonts w:ascii="Times New Roman" w:hAnsi="Times New Roman"/>
          <w:b/>
          <w:bCs/>
          <w:sz w:val="24"/>
          <w:szCs w:val="24"/>
        </w:rPr>
      </w:pPr>
    </w:p>
    <w:p w14:paraId="38CE6A5A" w14:textId="77777777" w:rsidR="00BC352E" w:rsidRPr="00B66777" w:rsidRDefault="00BC352E" w:rsidP="00BC352E">
      <w:pPr>
        <w:pStyle w:val="NoSpacing"/>
        <w:jc w:val="both"/>
        <w:rPr>
          <w:rFonts w:ascii="Times New Roman" w:hAnsi="Times New Roman"/>
          <w:b/>
          <w:bCs/>
          <w:sz w:val="24"/>
          <w:szCs w:val="24"/>
        </w:rPr>
      </w:pPr>
      <w:r w:rsidRPr="00B66777">
        <w:rPr>
          <w:rFonts w:ascii="Times New Roman" w:hAnsi="Times New Roman"/>
          <w:b/>
          <w:bCs/>
          <w:sz w:val="24"/>
          <w:szCs w:val="24"/>
        </w:rPr>
        <w:t xml:space="preserve">GENERAL EVALUATION </w:t>
      </w:r>
    </w:p>
    <w:p w14:paraId="61D2CFD7" w14:textId="77777777" w:rsidR="00BC352E" w:rsidRPr="00B66777" w:rsidRDefault="00BC352E" w:rsidP="006721F3">
      <w:pPr>
        <w:pStyle w:val="ListParagraph"/>
        <w:numPr>
          <w:ilvl w:val="0"/>
          <w:numId w:val="103"/>
        </w:numPr>
        <w:jc w:val="both"/>
        <w:rPr>
          <w:b/>
        </w:rPr>
      </w:pPr>
      <w:r w:rsidRPr="00B66777">
        <w:t xml:space="preserve">List five </w:t>
      </w:r>
      <w:r w:rsidR="009E79F2" w:rsidRPr="00B66777">
        <w:t xml:space="preserve">animal </w:t>
      </w:r>
      <w:r w:rsidRPr="00B66777">
        <w:t>hormones and function.</w:t>
      </w:r>
    </w:p>
    <w:p w14:paraId="6F7C6071" w14:textId="77777777" w:rsidR="00BC352E" w:rsidRPr="00B66777" w:rsidRDefault="00BC352E" w:rsidP="006721F3">
      <w:pPr>
        <w:pStyle w:val="ListParagraph"/>
        <w:numPr>
          <w:ilvl w:val="0"/>
          <w:numId w:val="103"/>
        </w:numPr>
        <w:jc w:val="both"/>
      </w:pPr>
      <w:r w:rsidRPr="00B66777">
        <w:t>What are the functions</w:t>
      </w:r>
      <w:r w:rsidRPr="00B66777">
        <w:rPr>
          <w:bCs/>
        </w:rPr>
        <w:t xml:space="preserve"> of the following in the processes of egg formation in poultry?</w:t>
      </w:r>
    </w:p>
    <w:p w14:paraId="118CBA20" w14:textId="77777777" w:rsidR="00BC352E" w:rsidRPr="00B66777" w:rsidRDefault="00BC352E" w:rsidP="006721F3">
      <w:pPr>
        <w:pStyle w:val="ListParagraph"/>
        <w:numPr>
          <w:ilvl w:val="0"/>
          <w:numId w:val="104"/>
        </w:numPr>
        <w:jc w:val="both"/>
      </w:pPr>
      <w:r w:rsidRPr="00B66777">
        <w:rPr>
          <w:bCs/>
        </w:rPr>
        <w:t>Ovary</w:t>
      </w:r>
    </w:p>
    <w:p w14:paraId="5ECD26D4" w14:textId="77777777" w:rsidR="00BC352E" w:rsidRPr="00B66777" w:rsidRDefault="00BC352E" w:rsidP="006721F3">
      <w:pPr>
        <w:pStyle w:val="ListParagraph"/>
        <w:numPr>
          <w:ilvl w:val="0"/>
          <w:numId w:val="104"/>
        </w:numPr>
        <w:jc w:val="both"/>
      </w:pPr>
      <w:r w:rsidRPr="00B66777">
        <w:rPr>
          <w:bCs/>
        </w:rPr>
        <w:t>Oviduct</w:t>
      </w:r>
    </w:p>
    <w:p w14:paraId="7F577E9C" w14:textId="77777777" w:rsidR="00BC352E" w:rsidRPr="00B66777" w:rsidRDefault="00BC352E" w:rsidP="006721F3">
      <w:pPr>
        <w:pStyle w:val="ListParagraph"/>
        <w:numPr>
          <w:ilvl w:val="0"/>
          <w:numId w:val="104"/>
        </w:numPr>
        <w:jc w:val="both"/>
      </w:pPr>
      <w:r w:rsidRPr="00B66777">
        <w:rPr>
          <w:bCs/>
        </w:rPr>
        <w:t>Magnum</w:t>
      </w:r>
    </w:p>
    <w:p w14:paraId="5AA12094" w14:textId="77777777" w:rsidR="00BC352E" w:rsidRPr="00B66777" w:rsidRDefault="00BC352E" w:rsidP="006721F3">
      <w:pPr>
        <w:pStyle w:val="ListParagraph"/>
        <w:numPr>
          <w:ilvl w:val="0"/>
          <w:numId w:val="104"/>
        </w:numPr>
        <w:jc w:val="both"/>
      </w:pPr>
      <w:r w:rsidRPr="00B66777">
        <w:t>uterus</w:t>
      </w:r>
    </w:p>
    <w:p w14:paraId="726BBBFB" w14:textId="77777777" w:rsidR="00BC352E" w:rsidRPr="00B66777" w:rsidRDefault="00BC352E" w:rsidP="009615FA">
      <w:pPr>
        <w:jc w:val="both"/>
        <w:rPr>
          <w:b/>
        </w:rPr>
      </w:pPr>
    </w:p>
    <w:p w14:paraId="0AF92964" w14:textId="77777777" w:rsidR="00F55EC7" w:rsidRPr="00B66777" w:rsidRDefault="00F55EC7" w:rsidP="00F55EC7">
      <w:pPr>
        <w:ind w:left="360"/>
        <w:jc w:val="both"/>
      </w:pPr>
    </w:p>
    <w:p w14:paraId="13B5AA76" w14:textId="77777777" w:rsidR="005F78DF" w:rsidRPr="00B66777" w:rsidRDefault="005F78DF" w:rsidP="009615FA"/>
    <w:p w14:paraId="3B592F22" w14:textId="77777777" w:rsidR="009A48EC" w:rsidRPr="00B66777" w:rsidRDefault="009A48EC" w:rsidP="009615FA">
      <w:pPr>
        <w:rPr>
          <w:b/>
        </w:rPr>
      </w:pPr>
      <w:r w:rsidRPr="00B66777">
        <w:rPr>
          <w:b/>
        </w:rPr>
        <w:t>WEEKEND ASSIGNMENT</w:t>
      </w:r>
    </w:p>
    <w:p w14:paraId="67720304" w14:textId="77777777" w:rsidR="009A48EC" w:rsidRPr="00B66777" w:rsidRDefault="009A48EC" w:rsidP="006721F3">
      <w:pPr>
        <w:numPr>
          <w:ilvl w:val="0"/>
          <w:numId w:val="70"/>
        </w:numPr>
        <w:jc w:val="both"/>
      </w:pPr>
      <w:r w:rsidRPr="00B66777">
        <w:t xml:space="preserve">Which of these is not a part of the male reproductive system </w:t>
      </w:r>
      <w:r w:rsidR="00D07E74" w:rsidRPr="00B66777">
        <w:t>A.</w:t>
      </w:r>
      <w:r w:rsidRPr="00B66777">
        <w:t xml:space="preserve"> uterus </w:t>
      </w:r>
      <w:proofErr w:type="spellStart"/>
      <w:proofErr w:type="gramStart"/>
      <w:r w:rsidRPr="00B66777">
        <w:t>masculinus</w:t>
      </w:r>
      <w:r w:rsidR="00D07E74" w:rsidRPr="00B66777">
        <w:t>B</w:t>
      </w:r>
      <w:proofErr w:type="spellEnd"/>
      <w:r w:rsidR="00D07E74" w:rsidRPr="00B66777">
        <w:t>.</w:t>
      </w:r>
      <w:proofErr w:type="gramEnd"/>
      <w:r w:rsidRPr="00B66777">
        <w:t xml:space="preserve"> oviduct </w:t>
      </w:r>
      <w:r w:rsidR="00D07E74" w:rsidRPr="00B66777">
        <w:t>C.</w:t>
      </w:r>
      <w:r w:rsidRPr="00B66777">
        <w:t xml:space="preserve"> testes </w:t>
      </w:r>
      <w:r w:rsidR="00D07E74" w:rsidRPr="00B66777">
        <w:t>D.</w:t>
      </w:r>
      <w:r w:rsidRPr="00B66777">
        <w:t xml:space="preserve"> vas deferens</w:t>
      </w:r>
    </w:p>
    <w:p w14:paraId="1BEA9E3A" w14:textId="77777777" w:rsidR="009A48EC" w:rsidRPr="00B66777" w:rsidRDefault="009A48EC" w:rsidP="006721F3">
      <w:pPr>
        <w:numPr>
          <w:ilvl w:val="0"/>
          <w:numId w:val="70"/>
        </w:numPr>
        <w:jc w:val="both"/>
      </w:pPr>
      <w:r w:rsidRPr="00B66777">
        <w:t xml:space="preserve">The following except one are female reproductive hormones </w:t>
      </w:r>
      <w:proofErr w:type="spellStart"/>
      <w:proofErr w:type="gramStart"/>
      <w:r w:rsidR="00D07E74" w:rsidRPr="00B66777">
        <w:t>A.</w:t>
      </w:r>
      <w:r w:rsidRPr="00B66777">
        <w:t>oestrogen</w:t>
      </w:r>
      <w:r w:rsidR="00D07E74" w:rsidRPr="00B66777">
        <w:t>B</w:t>
      </w:r>
      <w:proofErr w:type="spellEnd"/>
      <w:proofErr w:type="gramEnd"/>
      <w:r w:rsidR="00D07E74" w:rsidRPr="00B66777">
        <w:t>.</w:t>
      </w:r>
      <w:r w:rsidRPr="00B66777">
        <w:t xml:space="preserve"> progesterone </w:t>
      </w:r>
      <w:r w:rsidR="00D07E74" w:rsidRPr="00B66777">
        <w:t>C.</w:t>
      </w:r>
      <w:r w:rsidRPr="00B66777">
        <w:t xml:space="preserve"> testosterone </w:t>
      </w:r>
      <w:r w:rsidR="00D07E74" w:rsidRPr="00B66777">
        <w:t>D.</w:t>
      </w:r>
      <w:r w:rsidRPr="00B66777">
        <w:t xml:space="preserve"> oxytocin</w:t>
      </w:r>
    </w:p>
    <w:p w14:paraId="12C4CE85" w14:textId="77777777" w:rsidR="009A48EC" w:rsidRPr="00B66777" w:rsidRDefault="009A48EC" w:rsidP="006721F3">
      <w:pPr>
        <w:numPr>
          <w:ilvl w:val="0"/>
          <w:numId w:val="70"/>
        </w:numPr>
        <w:jc w:val="both"/>
      </w:pPr>
      <w:r w:rsidRPr="00B66777">
        <w:t xml:space="preserve">Fertilization in poultry birds takes place in the </w:t>
      </w:r>
      <w:r w:rsidR="00D07E74" w:rsidRPr="00B66777">
        <w:t>A.</w:t>
      </w:r>
      <w:r w:rsidRPr="00B66777">
        <w:t xml:space="preserve"> infundibulum </w:t>
      </w:r>
      <w:r w:rsidR="00D07E74" w:rsidRPr="00B66777">
        <w:t>B.</w:t>
      </w:r>
      <w:r w:rsidRPr="00B66777">
        <w:t xml:space="preserve"> isthmus </w:t>
      </w:r>
      <w:proofErr w:type="spellStart"/>
      <w:proofErr w:type="gramStart"/>
      <w:r w:rsidR="00D07E74" w:rsidRPr="00B66777">
        <w:t>C.</w:t>
      </w:r>
      <w:r w:rsidRPr="00B66777">
        <w:t>magnum</w:t>
      </w:r>
      <w:r w:rsidR="00D07E74" w:rsidRPr="00B66777">
        <w:t>D</w:t>
      </w:r>
      <w:proofErr w:type="spellEnd"/>
      <w:proofErr w:type="gramEnd"/>
      <w:r w:rsidR="00D07E74" w:rsidRPr="00B66777">
        <w:t>.</w:t>
      </w:r>
      <w:r w:rsidRPr="00B66777">
        <w:t xml:space="preserve"> uterus</w:t>
      </w:r>
    </w:p>
    <w:p w14:paraId="233387AE" w14:textId="77777777" w:rsidR="009A48EC" w:rsidRPr="00B66777" w:rsidRDefault="009A48EC" w:rsidP="006721F3">
      <w:pPr>
        <w:numPr>
          <w:ilvl w:val="0"/>
          <w:numId w:val="70"/>
        </w:numPr>
        <w:jc w:val="both"/>
      </w:pPr>
      <w:r w:rsidRPr="00B66777">
        <w:t xml:space="preserve">The following except one are viviparous animals </w:t>
      </w:r>
      <w:r w:rsidR="00D07E74" w:rsidRPr="00B66777">
        <w:t>A.</w:t>
      </w:r>
      <w:r w:rsidRPr="00B66777">
        <w:t xml:space="preserve"> pig </w:t>
      </w:r>
      <w:r w:rsidR="00D07E74" w:rsidRPr="00B66777">
        <w:t>B.</w:t>
      </w:r>
      <w:r w:rsidRPr="00B66777">
        <w:t xml:space="preserve"> cattle </w:t>
      </w:r>
      <w:r w:rsidR="00D07E74" w:rsidRPr="00B66777">
        <w:t>C.</w:t>
      </w:r>
      <w:r w:rsidRPr="00B66777">
        <w:t xml:space="preserve"> turkey </w:t>
      </w:r>
      <w:r w:rsidR="00D07E74" w:rsidRPr="00B66777">
        <w:t>D.</w:t>
      </w:r>
      <w:r w:rsidRPr="00B66777">
        <w:t xml:space="preserve"> goat</w:t>
      </w:r>
    </w:p>
    <w:p w14:paraId="0AE8DD01" w14:textId="77777777" w:rsidR="009A48EC" w:rsidRPr="00B66777" w:rsidRDefault="009A48EC" w:rsidP="006721F3">
      <w:pPr>
        <w:numPr>
          <w:ilvl w:val="0"/>
          <w:numId w:val="70"/>
        </w:numPr>
        <w:jc w:val="both"/>
      </w:pPr>
      <w:r w:rsidRPr="00B66777">
        <w:t xml:space="preserve">The hormone responsible for the contraction of the uterine wall during parturition is known as </w:t>
      </w:r>
      <w:r w:rsidR="00D07E74" w:rsidRPr="00B66777">
        <w:t>A.</w:t>
      </w:r>
      <w:r w:rsidRPr="00B66777">
        <w:t xml:space="preserve"> oxytocin </w:t>
      </w:r>
      <w:r w:rsidR="00D07E74" w:rsidRPr="00B66777">
        <w:t>B.</w:t>
      </w:r>
      <w:r w:rsidRPr="00B66777">
        <w:t xml:space="preserve"> progesterone </w:t>
      </w:r>
      <w:r w:rsidR="00D07E74" w:rsidRPr="00B66777">
        <w:t>C.</w:t>
      </w:r>
      <w:r w:rsidRPr="00B66777">
        <w:t xml:space="preserve"> luteinizing hormone </w:t>
      </w:r>
      <w:proofErr w:type="spellStart"/>
      <w:proofErr w:type="gramStart"/>
      <w:r w:rsidR="00D07E74" w:rsidRPr="00B66777">
        <w:t>D.</w:t>
      </w:r>
      <w:r w:rsidRPr="00B66777">
        <w:t>relaxin</w:t>
      </w:r>
      <w:proofErr w:type="spellEnd"/>
      <w:proofErr w:type="gramEnd"/>
    </w:p>
    <w:p w14:paraId="22732B15" w14:textId="77777777" w:rsidR="00A91CC3" w:rsidRPr="00B66777" w:rsidRDefault="00A91CC3" w:rsidP="009615FA">
      <w:pPr>
        <w:jc w:val="both"/>
        <w:rPr>
          <w:b/>
        </w:rPr>
      </w:pPr>
    </w:p>
    <w:p w14:paraId="3748958D" w14:textId="77777777" w:rsidR="009A48EC" w:rsidRPr="00B66777" w:rsidRDefault="009A48EC" w:rsidP="009615FA">
      <w:pPr>
        <w:jc w:val="both"/>
        <w:rPr>
          <w:b/>
        </w:rPr>
      </w:pPr>
      <w:r w:rsidRPr="00B66777">
        <w:rPr>
          <w:b/>
        </w:rPr>
        <w:t>THEORY</w:t>
      </w:r>
    </w:p>
    <w:p w14:paraId="769E22A7" w14:textId="77777777" w:rsidR="003136B5" w:rsidRPr="00B66777" w:rsidRDefault="008E3528" w:rsidP="006721F3">
      <w:pPr>
        <w:numPr>
          <w:ilvl w:val="0"/>
          <w:numId w:val="71"/>
        </w:numPr>
        <w:jc w:val="both"/>
      </w:pPr>
      <w:r w:rsidRPr="00B66777">
        <w:t xml:space="preserve">Draw and label the diagram of an </w:t>
      </w:r>
      <w:r w:rsidR="009A48EC" w:rsidRPr="00B66777">
        <w:t>egg.</w:t>
      </w:r>
    </w:p>
    <w:p w14:paraId="2BA4581B" w14:textId="77777777" w:rsidR="003136B5" w:rsidRPr="00B66777" w:rsidRDefault="003136B5" w:rsidP="006721F3">
      <w:pPr>
        <w:numPr>
          <w:ilvl w:val="0"/>
          <w:numId w:val="71"/>
        </w:numPr>
        <w:jc w:val="both"/>
      </w:pPr>
      <w:r w:rsidRPr="00B66777">
        <w:t>List five reproductive hormones, site of secretion and their functions.</w:t>
      </w:r>
    </w:p>
    <w:p w14:paraId="5AD4CBF7" w14:textId="77777777" w:rsidR="00A525CF" w:rsidRPr="00B66777" w:rsidRDefault="00A525CF" w:rsidP="009615FA">
      <w:pPr>
        <w:jc w:val="both"/>
      </w:pPr>
    </w:p>
    <w:p w14:paraId="30A19980" w14:textId="77777777" w:rsidR="00300E06" w:rsidRPr="00B66777" w:rsidRDefault="00300E06" w:rsidP="009615FA">
      <w:pPr>
        <w:jc w:val="both"/>
      </w:pPr>
    </w:p>
    <w:p w14:paraId="428A8403" w14:textId="77777777" w:rsidR="00152B38" w:rsidRPr="00B66777" w:rsidRDefault="00152B38" w:rsidP="009E79F2">
      <w:pPr>
        <w:rPr>
          <w:b/>
        </w:rPr>
      </w:pPr>
      <w:r w:rsidRPr="00B66777">
        <w:rPr>
          <w:b/>
        </w:rPr>
        <w:t>WEEK EIGHT</w:t>
      </w:r>
    </w:p>
    <w:p w14:paraId="56F74FFD" w14:textId="77777777" w:rsidR="00A525CF" w:rsidRPr="00B66777" w:rsidRDefault="00A525CF" w:rsidP="009E79F2">
      <w:pPr>
        <w:rPr>
          <w:b/>
        </w:rPr>
      </w:pPr>
      <w:r w:rsidRPr="00B66777">
        <w:rPr>
          <w:b/>
        </w:rPr>
        <w:t>ENVIRONMENTAL PHYSIOLOGY</w:t>
      </w:r>
    </w:p>
    <w:p w14:paraId="68C48223" w14:textId="77777777" w:rsidR="002E02DF" w:rsidRPr="00B66777" w:rsidRDefault="00300E06" w:rsidP="009615FA">
      <w:pPr>
        <w:autoSpaceDE w:val="0"/>
        <w:autoSpaceDN w:val="0"/>
        <w:adjustRightInd w:val="0"/>
        <w:jc w:val="both"/>
        <w:rPr>
          <w:b/>
          <w:bCs/>
        </w:rPr>
      </w:pPr>
      <w:r w:rsidRPr="00B66777">
        <w:rPr>
          <w:b/>
          <w:bCs/>
        </w:rPr>
        <w:t>CONTENT</w:t>
      </w:r>
      <w:r w:rsidRPr="00B66777">
        <w:rPr>
          <w:b/>
          <w:bCs/>
        </w:rPr>
        <w:tab/>
      </w:r>
    </w:p>
    <w:p w14:paraId="55C161C3" w14:textId="77777777" w:rsidR="002E02DF" w:rsidRPr="00B66777" w:rsidRDefault="00152B38" w:rsidP="002E02DF">
      <w:pPr>
        <w:pStyle w:val="ListParagraph"/>
        <w:numPr>
          <w:ilvl w:val="0"/>
          <w:numId w:val="125"/>
        </w:numPr>
        <w:autoSpaceDE w:val="0"/>
        <w:autoSpaceDN w:val="0"/>
        <w:adjustRightInd w:val="0"/>
        <w:jc w:val="both"/>
        <w:rPr>
          <w:bCs/>
        </w:rPr>
      </w:pPr>
      <w:r w:rsidRPr="00B66777">
        <w:rPr>
          <w:bCs/>
        </w:rPr>
        <w:t>Definition</w:t>
      </w:r>
    </w:p>
    <w:p w14:paraId="76D06900" w14:textId="77777777" w:rsidR="00152B38" w:rsidRPr="00B66777" w:rsidRDefault="00152B38" w:rsidP="002E02DF">
      <w:pPr>
        <w:pStyle w:val="ListParagraph"/>
        <w:numPr>
          <w:ilvl w:val="0"/>
          <w:numId w:val="125"/>
        </w:numPr>
        <w:autoSpaceDE w:val="0"/>
        <w:autoSpaceDN w:val="0"/>
        <w:adjustRightInd w:val="0"/>
        <w:jc w:val="both"/>
        <w:rPr>
          <w:bCs/>
        </w:rPr>
      </w:pPr>
      <w:r w:rsidRPr="00B66777">
        <w:rPr>
          <w:bCs/>
        </w:rPr>
        <w:t>Effect of changes in climate on</w:t>
      </w:r>
      <w:r w:rsidR="002E02DF" w:rsidRPr="00B66777">
        <w:rPr>
          <w:bCs/>
        </w:rPr>
        <w:t xml:space="preserve"> growth, milk </w:t>
      </w:r>
      <w:r w:rsidRPr="00B66777">
        <w:rPr>
          <w:bCs/>
        </w:rPr>
        <w:t>production</w:t>
      </w:r>
      <w:r w:rsidR="002E02DF" w:rsidRPr="00B66777">
        <w:rPr>
          <w:bCs/>
        </w:rPr>
        <w:t xml:space="preserve"> and e</w:t>
      </w:r>
      <w:r w:rsidRPr="00B66777">
        <w:rPr>
          <w:bCs/>
        </w:rPr>
        <w:t>gg production</w:t>
      </w:r>
    </w:p>
    <w:p w14:paraId="34592C2C" w14:textId="77777777" w:rsidR="00401B96" w:rsidRPr="00B66777" w:rsidRDefault="00401B96" w:rsidP="009615FA">
      <w:pPr>
        <w:autoSpaceDE w:val="0"/>
        <w:autoSpaceDN w:val="0"/>
        <w:adjustRightInd w:val="0"/>
        <w:jc w:val="both"/>
        <w:rPr>
          <w:bCs/>
        </w:rPr>
      </w:pPr>
    </w:p>
    <w:p w14:paraId="5C006189" w14:textId="77777777" w:rsidR="00A525CF" w:rsidRPr="00B66777" w:rsidRDefault="00A525CF" w:rsidP="009615FA">
      <w:pPr>
        <w:autoSpaceDE w:val="0"/>
        <w:autoSpaceDN w:val="0"/>
        <w:adjustRightInd w:val="0"/>
        <w:jc w:val="both"/>
        <w:rPr>
          <w:b/>
          <w:bCs/>
        </w:rPr>
      </w:pPr>
      <w:r w:rsidRPr="00B66777">
        <w:rPr>
          <w:bCs/>
        </w:rPr>
        <w:t>Environmenta</w:t>
      </w:r>
      <w:r w:rsidR="00300E06" w:rsidRPr="00B66777">
        <w:rPr>
          <w:bCs/>
        </w:rPr>
        <w:t>l p</w:t>
      </w:r>
      <w:r w:rsidRPr="00B66777">
        <w:rPr>
          <w:bCs/>
        </w:rPr>
        <w:t xml:space="preserve">hysiology refers to the effects of the environment on the growth and performance of farm animals. </w:t>
      </w:r>
      <w:r w:rsidR="00401B96" w:rsidRPr="00B66777">
        <w:rPr>
          <w:bCs/>
        </w:rPr>
        <w:t xml:space="preserve">It is the study of the environment in relation to the response of </w:t>
      </w:r>
      <w:r w:rsidR="00401B96" w:rsidRPr="00B66777">
        <w:rPr>
          <w:bCs/>
        </w:rPr>
        <w:lastRenderedPageBreak/>
        <w:t xml:space="preserve">farm animals. </w:t>
      </w:r>
      <w:r w:rsidRPr="00B66777">
        <w:rPr>
          <w:bCs/>
        </w:rPr>
        <w:t>The effects could be high or low in nature. Moderation is the target for optimum growth and performance.</w:t>
      </w:r>
    </w:p>
    <w:p w14:paraId="15AA9E89" w14:textId="77777777" w:rsidR="009A7EED" w:rsidRPr="00B66777" w:rsidRDefault="009A7EED" w:rsidP="009615FA"/>
    <w:p w14:paraId="4D90B879" w14:textId="77777777" w:rsidR="00B31FC2" w:rsidRPr="00B66777" w:rsidRDefault="00300E06" w:rsidP="009615FA">
      <w:r w:rsidRPr="00B66777">
        <w:t>CLIMATE</w:t>
      </w:r>
    </w:p>
    <w:p w14:paraId="4401D778" w14:textId="77777777" w:rsidR="00B31FC2" w:rsidRPr="00B66777" w:rsidRDefault="00B31FC2" w:rsidP="009615FA">
      <w:r w:rsidRPr="00B66777">
        <w:t xml:space="preserve">Climate refers to the atmospheric condition of a place over a </w:t>
      </w:r>
      <w:r w:rsidR="00401B96" w:rsidRPr="00B66777">
        <w:t xml:space="preserve">period of time. It is marked by </w:t>
      </w:r>
      <w:r w:rsidRPr="00B66777">
        <w:t>rainfall, wind, temperature, humidity, sunlight etc</w:t>
      </w:r>
      <w:r w:rsidR="00BC352E" w:rsidRPr="00B66777">
        <w:t>.</w:t>
      </w:r>
    </w:p>
    <w:p w14:paraId="15B3E472" w14:textId="77777777" w:rsidR="00F502FD" w:rsidRPr="00B66777" w:rsidRDefault="00F502FD" w:rsidP="009615FA">
      <w:pPr>
        <w:autoSpaceDE w:val="0"/>
        <w:autoSpaceDN w:val="0"/>
        <w:adjustRightInd w:val="0"/>
        <w:jc w:val="both"/>
      </w:pPr>
    </w:p>
    <w:p w14:paraId="314FB8B0" w14:textId="77777777" w:rsidR="00F502FD" w:rsidRPr="00B66777" w:rsidRDefault="00F502FD" w:rsidP="009615FA">
      <w:pPr>
        <w:autoSpaceDE w:val="0"/>
        <w:autoSpaceDN w:val="0"/>
        <w:adjustRightInd w:val="0"/>
        <w:jc w:val="both"/>
        <w:rPr>
          <w:bCs/>
        </w:rPr>
      </w:pPr>
      <w:r w:rsidRPr="00B66777">
        <w:rPr>
          <w:bCs/>
        </w:rPr>
        <w:t>RAINFALL</w:t>
      </w:r>
    </w:p>
    <w:p w14:paraId="5A6D1885" w14:textId="77777777" w:rsidR="00F502FD" w:rsidRPr="00B66777" w:rsidRDefault="00F502FD" w:rsidP="006721F3">
      <w:pPr>
        <w:numPr>
          <w:ilvl w:val="0"/>
          <w:numId w:val="43"/>
        </w:numPr>
        <w:autoSpaceDE w:val="0"/>
        <w:autoSpaceDN w:val="0"/>
        <w:adjustRightInd w:val="0"/>
        <w:jc w:val="both"/>
        <w:rPr>
          <w:bCs/>
        </w:rPr>
      </w:pPr>
      <w:r w:rsidRPr="00B66777">
        <w:rPr>
          <w:bCs/>
        </w:rPr>
        <w:t xml:space="preserve">High rainfall increases pests like tsetse flies, and diseases                                                                                                                                                                                                                                                                                                                                                                                                                                                                                                                                                                                                                                                                                                                                                                                                                                                                                                                                                                                                                                                                                                                                                                                                                                                                                                                                                                                                                                                                                                                                                                                                                                                                                                                                                                                                                                                                                                                                                                                                                                                                                                                                                                                                                                                                                                                                                                                                                                                                                                                                                                                                                                                                                                                                                                                                                                                                                                                                                                                                                                                                                                                                                                                                                                                                                                                                                                                                                                                                                                                                                                                                                                                           </w:t>
      </w:r>
    </w:p>
    <w:p w14:paraId="26528554" w14:textId="77777777" w:rsidR="00F502FD" w:rsidRPr="00B66777" w:rsidRDefault="00F502FD" w:rsidP="006721F3">
      <w:pPr>
        <w:numPr>
          <w:ilvl w:val="0"/>
          <w:numId w:val="43"/>
        </w:numPr>
        <w:autoSpaceDE w:val="0"/>
        <w:autoSpaceDN w:val="0"/>
        <w:adjustRightInd w:val="0"/>
        <w:jc w:val="both"/>
        <w:rPr>
          <w:bCs/>
        </w:rPr>
      </w:pPr>
      <w:r w:rsidRPr="00B66777">
        <w:rPr>
          <w:bCs/>
        </w:rPr>
        <w:t>High rainfall causes chilling of young ones</w:t>
      </w:r>
    </w:p>
    <w:p w14:paraId="46D1A748" w14:textId="77777777" w:rsidR="00F502FD" w:rsidRPr="00B66777" w:rsidRDefault="00F502FD" w:rsidP="006721F3">
      <w:pPr>
        <w:numPr>
          <w:ilvl w:val="0"/>
          <w:numId w:val="43"/>
        </w:numPr>
        <w:autoSpaceDE w:val="0"/>
        <w:autoSpaceDN w:val="0"/>
        <w:adjustRightInd w:val="0"/>
        <w:jc w:val="both"/>
        <w:rPr>
          <w:bCs/>
        </w:rPr>
      </w:pPr>
      <w:r w:rsidRPr="00B66777">
        <w:rPr>
          <w:bCs/>
        </w:rPr>
        <w:t>High rainfall does favor rearing of dairy animals</w:t>
      </w:r>
    </w:p>
    <w:p w14:paraId="740B3EBC" w14:textId="77777777" w:rsidR="00F502FD" w:rsidRPr="00B66777" w:rsidRDefault="00F502FD" w:rsidP="006721F3">
      <w:pPr>
        <w:numPr>
          <w:ilvl w:val="0"/>
          <w:numId w:val="43"/>
        </w:numPr>
        <w:autoSpaceDE w:val="0"/>
        <w:autoSpaceDN w:val="0"/>
        <w:adjustRightInd w:val="0"/>
        <w:jc w:val="both"/>
        <w:rPr>
          <w:bCs/>
        </w:rPr>
      </w:pPr>
      <w:r w:rsidRPr="00B66777">
        <w:rPr>
          <w:bCs/>
        </w:rPr>
        <w:t>Extremes of rainfall do not favor growth of grasses for foods</w:t>
      </w:r>
    </w:p>
    <w:p w14:paraId="6E729A5F" w14:textId="77777777" w:rsidR="00F502FD" w:rsidRPr="00B66777" w:rsidRDefault="00F502FD" w:rsidP="009615FA">
      <w:pPr>
        <w:autoSpaceDE w:val="0"/>
        <w:autoSpaceDN w:val="0"/>
        <w:adjustRightInd w:val="0"/>
        <w:jc w:val="both"/>
        <w:rPr>
          <w:b/>
          <w:bCs/>
        </w:rPr>
      </w:pPr>
    </w:p>
    <w:p w14:paraId="3D9913E4" w14:textId="77777777" w:rsidR="00F502FD" w:rsidRPr="00B66777" w:rsidRDefault="00F502FD" w:rsidP="009615FA">
      <w:pPr>
        <w:autoSpaceDE w:val="0"/>
        <w:autoSpaceDN w:val="0"/>
        <w:adjustRightInd w:val="0"/>
        <w:jc w:val="both"/>
        <w:rPr>
          <w:b/>
          <w:bCs/>
        </w:rPr>
      </w:pPr>
      <w:r w:rsidRPr="00B66777">
        <w:rPr>
          <w:bCs/>
        </w:rPr>
        <w:t>CONTROL OF RAINFALL</w:t>
      </w:r>
    </w:p>
    <w:p w14:paraId="349CE287" w14:textId="77777777" w:rsidR="00F502FD" w:rsidRPr="00B66777" w:rsidRDefault="00F502FD" w:rsidP="006721F3">
      <w:pPr>
        <w:numPr>
          <w:ilvl w:val="0"/>
          <w:numId w:val="46"/>
        </w:numPr>
        <w:autoSpaceDE w:val="0"/>
        <w:autoSpaceDN w:val="0"/>
        <w:adjustRightInd w:val="0"/>
        <w:jc w:val="both"/>
        <w:rPr>
          <w:bCs/>
        </w:rPr>
      </w:pPr>
      <w:r w:rsidRPr="00B66777">
        <w:rPr>
          <w:bCs/>
        </w:rPr>
        <w:t>Shelter</w:t>
      </w:r>
    </w:p>
    <w:p w14:paraId="01AB2093" w14:textId="77777777" w:rsidR="00F502FD" w:rsidRPr="00B66777" w:rsidRDefault="00F502FD" w:rsidP="006721F3">
      <w:pPr>
        <w:numPr>
          <w:ilvl w:val="0"/>
          <w:numId w:val="46"/>
        </w:numPr>
        <w:autoSpaceDE w:val="0"/>
        <w:autoSpaceDN w:val="0"/>
        <w:adjustRightInd w:val="0"/>
        <w:jc w:val="both"/>
        <w:rPr>
          <w:bCs/>
        </w:rPr>
      </w:pPr>
      <w:r w:rsidRPr="00B66777">
        <w:rPr>
          <w:bCs/>
        </w:rPr>
        <w:t>Rain break</w:t>
      </w:r>
    </w:p>
    <w:p w14:paraId="1D0D5E7A" w14:textId="77777777" w:rsidR="00F502FD" w:rsidRPr="00B66777" w:rsidRDefault="00F502FD" w:rsidP="006721F3">
      <w:pPr>
        <w:numPr>
          <w:ilvl w:val="0"/>
          <w:numId w:val="46"/>
        </w:numPr>
        <w:autoSpaceDE w:val="0"/>
        <w:autoSpaceDN w:val="0"/>
        <w:adjustRightInd w:val="0"/>
        <w:jc w:val="both"/>
        <w:rPr>
          <w:bCs/>
        </w:rPr>
      </w:pPr>
      <w:r w:rsidRPr="00B66777">
        <w:rPr>
          <w:bCs/>
        </w:rPr>
        <w:t>Drainage channels</w:t>
      </w:r>
    </w:p>
    <w:p w14:paraId="24EE3535" w14:textId="77777777" w:rsidR="00F502FD" w:rsidRPr="00B66777" w:rsidRDefault="00F502FD" w:rsidP="006721F3">
      <w:pPr>
        <w:numPr>
          <w:ilvl w:val="0"/>
          <w:numId w:val="46"/>
        </w:numPr>
        <w:autoSpaceDE w:val="0"/>
        <w:autoSpaceDN w:val="0"/>
        <w:adjustRightInd w:val="0"/>
        <w:jc w:val="both"/>
        <w:rPr>
          <w:bCs/>
        </w:rPr>
      </w:pPr>
      <w:r w:rsidRPr="00B66777">
        <w:rPr>
          <w:bCs/>
        </w:rPr>
        <w:t>Building orientation</w:t>
      </w:r>
    </w:p>
    <w:p w14:paraId="617BF649" w14:textId="77777777" w:rsidR="009615FA" w:rsidRPr="00B66777" w:rsidRDefault="009615FA" w:rsidP="009615FA">
      <w:pPr>
        <w:autoSpaceDE w:val="0"/>
        <w:autoSpaceDN w:val="0"/>
        <w:adjustRightInd w:val="0"/>
        <w:jc w:val="both"/>
        <w:rPr>
          <w:bCs/>
        </w:rPr>
      </w:pPr>
    </w:p>
    <w:p w14:paraId="6BA44C06" w14:textId="77777777" w:rsidR="00F502FD" w:rsidRPr="00B66777" w:rsidRDefault="00F502FD" w:rsidP="009615FA">
      <w:pPr>
        <w:autoSpaceDE w:val="0"/>
        <w:autoSpaceDN w:val="0"/>
        <w:adjustRightInd w:val="0"/>
        <w:jc w:val="both"/>
        <w:rPr>
          <w:bCs/>
        </w:rPr>
      </w:pPr>
      <w:r w:rsidRPr="00B66777">
        <w:rPr>
          <w:bCs/>
        </w:rPr>
        <w:t>WIND</w:t>
      </w:r>
    </w:p>
    <w:p w14:paraId="1905658A" w14:textId="77777777" w:rsidR="00F502FD" w:rsidRPr="00B66777" w:rsidRDefault="00F502FD" w:rsidP="006721F3">
      <w:pPr>
        <w:numPr>
          <w:ilvl w:val="0"/>
          <w:numId w:val="44"/>
        </w:numPr>
        <w:autoSpaceDE w:val="0"/>
        <w:autoSpaceDN w:val="0"/>
        <w:adjustRightInd w:val="0"/>
        <w:ind w:left="709"/>
        <w:jc w:val="both"/>
        <w:rPr>
          <w:bCs/>
        </w:rPr>
      </w:pPr>
      <w:r w:rsidRPr="00B66777">
        <w:rPr>
          <w:bCs/>
        </w:rPr>
        <w:t>Wind aids the spread of air-borne diseases e.g. tuberculosis; and death eventually</w:t>
      </w:r>
    </w:p>
    <w:p w14:paraId="7F150D36" w14:textId="77777777" w:rsidR="00F502FD" w:rsidRPr="00B66777" w:rsidRDefault="00F502FD" w:rsidP="006721F3">
      <w:pPr>
        <w:numPr>
          <w:ilvl w:val="0"/>
          <w:numId w:val="44"/>
        </w:numPr>
        <w:autoSpaceDE w:val="0"/>
        <w:autoSpaceDN w:val="0"/>
        <w:adjustRightInd w:val="0"/>
        <w:ind w:left="709"/>
        <w:jc w:val="both"/>
        <w:rPr>
          <w:bCs/>
        </w:rPr>
      </w:pPr>
      <w:r w:rsidRPr="00B66777">
        <w:rPr>
          <w:bCs/>
        </w:rPr>
        <w:t>Moderate wind velocity promotes good ventilation.</w:t>
      </w:r>
    </w:p>
    <w:p w14:paraId="65A8C5A7" w14:textId="77777777" w:rsidR="00F502FD" w:rsidRPr="00B66777" w:rsidRDefault="00F502FD" w:rsidP="006721F3">
      <w:pPr>
        <w:numPr>
          <w:ilvl w:val="0"/>
          <w:numId w:val="44"/>
        </w:numPr>
        <w:autoSpaceDE w:val="0"/>
        <w:autoSpaceDN w:val="0"/>
        <w:adjustRightInd w:val="0"/>
        <w:ind w:left="709"/>
        <w:jc w:val="both"/>
        <w:rPr>
          <w:bCs/>
        </w:rPr>
      </w:pPr>
      <w:r w:rsidRPr="00B66777">
        <w:rPr>
          <w:bCs/>
        </w:rPr>
        <w:t>Scare animals producing undesirable level of growth hormones.</w:t>
      </w:r>
    </w:p>
    <w:p w14:paraId="16B38D62" w14:textId="77777777" w:rsidR="00F502FD" w:rsidRPr="00B66777" w:rsidRDefault="00F502FD" w:rsidP="009615FA">
      <w:pPr>
        <w:autoSpaceDE w:val="0"/>
        <w:autoSpaceDN w:val="0"/>
        <w:adjustRightInd w:val="0"/>
        <w:jc w:val="both"/>
        <w:rPr>
          <w:b/>
          <w:bCs/>
        </w:rPr>
      </w:pPr>
    </w:p>
    <w:p w14:paraId="0143A9CB" w14:textId="77777777" w:rsidR="00F502FD" w:rsidRPr="00B66777" w:rsidRDefault="00F502FD" w:rsidP="009615FA">
      <w:pPr>
        <w:autoSpaceDE w:val="0"/>
        <w:autoSpaceDN w:val="0"/>
        <w:adjustRightInd w:val="0"/>
        <w:jc w:val="both"/>
        <w:rPr>
          <w:bCs/>
        </w:rPr>
      </w:pPr>
      <w:r w:rsidRPr="00B66777">
        <w:rPr>
          <w:bCs/>
        </w:rPr>
        <w:t>CONTROL OF WIND</w:t>
      </w:r>
    </w:p>
    <w:p w14:paraId="1BD58546" w14:textId="77777777" w:rsidR="00F502FD" w:rsidRPr="00B66777" w:rsidRDefault="00F502FD" w:rsidP="006721F3">
      <w:pPr>
        <w:numPr>
          <w:ilvl w:val="0"/>
          <w:numId w:val="45"/>
        </w:numPr>
        <w:autoSpaceDE w:val="0"/>
        <w:autoSpaceDN w:val="0"/>
        <w:adjustRightInd w:val="0"/>
        <w:jc w:val="both"/>
        <w:rPr>
          <w:bCs/>
        </w:rPr>
      </w:pPr>
      <w:r w:rsidRPr="00B66777">
        <w:rPr>
          <w:bCs/>
        </w:rPr>
        <w:t>Shelter</w:t>
      </w:r>
    </w:p>
    <w:p w14:paraId="69668E91" w14:textId="77777777" w:rsidR="00F502FD" w:rsidRPr="00B66777" w:rsidRDefault="00F502FD" w:rsidP="006721F3">
      <w:pPr>
        <w:numPr>
          <w:ilvl w:val="0"/>
          <w:numId w:val="45"/>
        </w:numPr>
        <w:autoSpaceDE w:val="0"/>
        <w:autoSpaceDN w:val="0"/>
        <w:adjustRightInd w:val="0"/>
        <w:jc w:val="both"/>
        <w:rPr>
          <w:bCs/>
        </w:rPr>
      </w:pPr>
      <w:r w:rsidRPr="00B66777">
        <w:rPr>
          <w:bCs/>
        </w:rPr>
        <w:t>Wind break</w:t>
      </w:r>
    </w:p>
    <w:p w14:paraId="1E78489A" w14:textId="77777777" w:rsidR="00F502FD" w:rsidRPr="00B66777" w:rsidRDefault="00F502FD" w:rsidP="006721F3">
      <w:pPr>
        <w:numPr>
          <w:ilvl w:val="0"/>
          <w:numId w:val="45"/>
        </w:numPr>
        <w:autoSpaceDE w:val="0"/>
        <w:autoSpaceDN w:val="0"/>
        <w:adjustRightInd w:val="0"/>
        <w:jc w:val="both"/>
        <w:rPr>
          <w:bCs/>
        </w:rPr>
      </w:pPr>
      <w:r w:rsidRPr="00B66777">
        <w:rPr>
          <w:bCs/>
        </w:rPr>
        <w:t>Openings</w:t>
      </w:r>
    </w:p>
    <w:p w14:paraId="0785F7BE" w14:textId="77777777" w:rsidR="00F502FD" w:rsidRPr="00B66777" w:rsidRDefault="00F502FD" w:rsidP="006721F3">
      <w:pPr>
        <w:numPr>
          <w:ilvl w:val="0"/>
          <w:numId w:val="45"/>
        </w:numPr>
        <w:autoSpaceDE w:val="0"/>
        <w:autoSpaceDN w:val="0"/>
        <w:adjustRightInd w:val="0"/>
        <w:jc w:val="both"/>
        <w:rPr>
          <w:bCs/>
        </w:rPr>
      </w:pPr>
      <w:r w:rsidRPr="00B66777">
        <w:rPr>
          <w:bCs/>
        </w:rPr>
        <w:t>Building orientation</w:t>
      </w:r>
    </w:p>
    <w:p w14:paraId="397DE58D" w14:textId="77777777" w:rsidR="00862269" w:rsidRPr="00B66777" w:rsidRDefault="00862269" w:rsidP="009615FA">
      <w:pPr>
        <w:autoSpaceDE w:val="0"/>
        <w:autoSpaceDN w:val="0"/>
        <w:adjustRightInd w:val="0"/>
        <w:jc w:val="both"/>
        <w:rPr>
          <w:bCs/>
        </w:rPr>
      </w:pPr>
    </w:p>
    <w:p w14:paraId="2DDC2E89" w14:textId="77777777" w:rsidR="00F502FD" w:rsidRPr="00B66777" w:rsidRDefault="00281BC9" w:rsidP="009615FA">
      <w:pPr>
        <w:autoSpaceDE w:val="0"/>
        <w:autoSpaceDN w:val="0"/>
        <w:adjustRightInd w:val="0"/>
        <w:jc w:val="both"/>
        <w:rPr>
          <w:bCs/>
        </w:rPr>
      </w:pPr>
      <w:r w:rsidRPr="00B66777">
        <w:rPr>
          <w:bCs/>
        </w:rPr>
        <w:t>TEMPERATURE</w:t>
      </w:r>
    </w:p>
    <w:p w14:paraId="72F20F37" w14:textId="77777777" w:rsidR="00F502FD" w:rsidRPr="00B66777" w:rsidRDefault="00F502FD" w:rsidP="006721F3">
      <w:pPr>
        <w:numPr>
          <w:ilvl w:val="0"/>
          <w:numId w:val="37"/>
        </w:numPr>
        <w:autoSpaceDE w:val="0"/>
        <w:autoSpaceDN w:val="0"/>
        <w:adjustRightInd w:val="0"/>
        <w:jc w:val="both"/>
        <w:rPr>
          <w:bCs/>
        </w:rPr>
      </w:pPr>
      <w:r w:rsidRPr="00B66777">
        <w:rPr>
          <w:bCs/>
        </w:rPr>
        <w:t>High temperature causes a reduction in food intake; low temperature encourages more feed intake</w:t>
      </w:r>
    </w:p>
    <w:p w14:paraId="4B3E9BD4" w14:textId="77777777" w:rsidR="00F502FD" w:rsidRPr="00B66777" w:rsidRDefault="00F502FD" w:rsidP="006721F3">
      <w:pPr>
        <w:numPr>
          <w:ilvl w:val="0"/>
          <w:numId w:val="37"/>
        </w:numPr>
        <w:autoSpaceDE w:val="0"/>
        <w:autoSpaceDN w:val="0"/>
        <w:adjustRightInd w:val="0"/>
        <w:jc w:val="both"/>
        <w:rPr>
          <w:bCs/>
        </w:rPr>
      </w:pPr>
      <w:proofErr w:type="gramStart"/>
      <w:r w:rsidRPr="00B66777">
        <w:rPr>
          <w:bCs/>
        </w:rPr>
        <w:t>High  temperature</w:t>
      </w:r>
      <w:proofErr w:type="gramEnd"/>
      <w:r w:rsidRPr="00B66777">
        <w:rPr>
          <w:bCs/>
        </w:rPr>
        <w:t xml:space="preserve"> reduce spermatogenesis and libido in males</w:t>
      </w:r>
    </w:p>
    <w:p w14:paraId="3BECEEC1" w14:textId="77777777" w:rsidR="00F502FD" w:rsidRPr="00B66777" w:rsidRDefault="00F502FD" w:rsidP="006721F3">
      <w:pPr>
        <w:numPr>
          <w:ilvl w:val="0"/>
          <w:numId w:val="37"/>
        </w:numPr>
        <w:autoSpaceDE w:val="0"/>
        <w:autoSpaceDN w:val="0"/>
        <w:adjustRightInd w:val="0"/>
        <w:jc w:val="both"/>
        <w:rPr>
          <w:bCs/>
        </w:rPr>
      </w:pPr>
      <w:r w:rsidRPr="00B66777">
        <w:rPr>
          <w:bCs/>
        </w:rPr>
        <w:t>High temperature causes heat stress and reduced activity.</w:t>
      </w:r>
    </w:p>
    <w:p w14:paraId="0B903AAF" w14:textId="77777777" w:rsidR="00F502FD" w:rsidRPr="00B66777" w:rsidRDefault="00F502FD" w:rsidP="006721F3">
      <w:pPr>
        <w:numPr>
          <w:ilvl w:val="0"/>
          <w:numId w:val="37"/>
        </w:numPr>
        <w:autoSpaceDE w:val="0"/>
        <w:autoSpaceDN w:val="0"/>
        <w:adjustRightInd w:val="0"/>
        <w:jc w:val="both"/>
        <w:rPr>
          <w:bCs/>
        </w:rPr>
      </w:pPr>
      <w:r w:rsidRPr="00B66777">
        <w:rPr>
          <w:bCs/>
        </w:rPr>
        <w:t>It may</w:t>
      </w:r>
      <w:r w:rsidR="00884B28" w:rsidRPr="00B66777">
        <w:rPr>
          <w:bCs/>
        </w:rPr>
        <w:t xml:space="preserve"> result in death of animals;</w:t>
      </w:r>
      <w:r w:rsidRPr="00B66777">
        <w:rPr>
          <w:bCs/>
        </w:rPr>
        <w:t xml:space="preserve"> in adult anima</w:t>
      </w:r>
      <w:r w:rsidR="00884B28" w:rsidRPr="00B66777">
        <w:rPr>
          <w:bCs/>
        </w:rPr>
        <w:t xml:space="preserve">ls </w:t>
      </w:r>
      <w:proofErr w:type="spellStart"/>
      <w:r w:rsidR="00884B28" w:rsidRPr="00B66777">
        <w:rPr>
          <w:bCs/>
        </w:rPr>
        <w:t>e.g</w:t>
      </w:r>
      <w:proofErr w:type="spellEnd"/>
      <w:r w:rsidR="00884B28" w:rsidRPr="00B66777">
        <w:rPr>
          <w:bCs/>
        </w:rPr>
        <w:t xml:space="preserve"> birds, young animal </w:t>
      </w:r>
      <w:proofErr w:type="spellStart"/>
      <w:r w:rsidR="00884B28" w:rsidRPr="00B66777">
        <w:rPr>
          <w:bCs/>
        </w:rPr>
        <w:t>e.g</w:t>
      </w:r>
      <w:proofErr w:type="spellEnd"/>
      <w:r w:rsidRPr="00B66777">
        <w:rPr>
          <w:bCs/>
        </w:rPr>
        <w:t xml:space="preserve"> chicks and production animals </w:t>
      </w:r>
      <w:proofErr w:type="spellStart"/>
      <w:r w:rsidRPr="00B66777">
        <w:rPr>
          <w:bCs/>
        </w:rPr>
        <w:t>e.g</w:t>
      </w:r>
      <w:proofErr w:type="spellEnd"/>
      <w:r w:rsidRPr="00B66777">
        <w:rPr>
          <w:bCs/>
        </w:rPr>
        <w:t xml:space="preserve"> layers</w:t>
      </w:r>
    </w:p>
    <w:p w14:paraId="3727F383" w14:textId="77777777" w:rsidR="00F502FD" w:rsidRPr="00B66777" w:rsidRDefault="00F502FD" w:rsidP="006721F3">
      <w:pPr>
        <w:numPr>
          <w:ilvl w:val="0"/>
          <w:numId w:val="37"/>
        </w:numPr>
        <w:autoSpaceDE w:val="0"/>
        <w:autoSpaceDN w:val="0"/>
        <w:adjustRightInd w:val="0"/>
        <w:jc w:val="both"/>
        <w:rPr>
          <w:bCs/>
        </w:rPr>
      </w:pPr>
      <w:r w:rsidRPr="00B66777">
        <w:rPr>
          <w:bCs/>
        </w:rPr>
        <w:t xml:space="preserve">It </w:t>
      </w:r>
      <w:proofErr w:type="gramStart"/>
      <w:r w:rsidRPr="00B66777">
        <w:rPr>
          <w:bCs/>
        </w:rPr>
        <w:t>increase</w:t>
      </w:r>
      <w:proofErr w:type="gramEnd"/>
      <w:r w:rsidRPr="00B66777">
        <w:rPr>
          <w:bCs/>
        </w:rPr>
        <w:t xml:space="preserve"> water intake in hot weather and reduces water intake in cold weather.</w:t>
      </w:r>
    </w:p>
    <w:p w14:paraId="12B5BB50" w14:textId="77777777" w:rsidR="00F502FD" w:rsidRPr="00B66777" w:rsidRDefault="00F502FD" w:rsidP="006721F3">
      <w:pPr>
        <w:numPr>
          <w:ilvl w:val="0"/>
          <w:numId w:val="37"/>
        </w:numPr>
        <w:autoSpaceDE w:val="0"/>
        <w:autoSpaceDN w:val="0"/>
        <w:adjustRightInd w:val="0"/>
        <w:jc w:val="both"/>
        <w:rPr>
          <w:bCs/>
        </w:rPr>
      </w:pPr>
      <w:r w:rsidRPr="00B66777">
        <w:rPr>
          <w:bCs/>
        </w:rPr>
        <w:t>It is necessary for incubation of eggs</w:t>
      </w:r>
    </w:p>
    <w:p w14:paraId="60DFB3EB" w14:textId="77777777" w:rsidR="00F502FD" w:rsidRPr="00B66777" w:rsidRDefault="00F502FD" w:rsidP="006721F3">
      <w:pPr>
        <w:numPr>
          <w:ilvl w:val="0"/>
          <w:numId w:val="37"/>
        </w:numPr>
        <w:autoSpaceDE w:val="0"/>
        <w:autoSpaceDN w:val="0"/>
        <w:adjustRightInd w:val="0"/>
        <w:jc w:val="both"/>
        <w:rPr>
          <w:bCs/>
        </w:rPr>
      </w:pPr>
      <w:r w:rsidRPr="00B66777">
        <w:rPr>
          <w:bCs/>
        </w:rPr>
        <w:t xml:space="preserve">It </w:t>
      </w:r>
      <w:proofErr w:type="gramStart"/>
      <w:r w:rsidRPr="00B66777">
        <w:rPr>
          <w:bCs/>
        </w:rPr>
        <w:t>lowers  yield</w:t>
      </w:r>
      <w:proofErr w:type="gramEnd"/>
      <w:r w:rsidRPr="00B66777">
        <w:rPr>
          <w:bCs/>
        </w:rPr>
        <w:t xml:space="preserve"> e.g. lower egg production</w:t>
      </w:r>
    </w:p>
    <w:p w14:paraId="01061FA2" w14:textId="77777777" w:rsidR="00F502FD" w:rsidRPr="00B66777" w:rsidRDefault="00F502FD" w:rsidP="006721F3">
      <w:pPr>
        <w:numPr>
          <w:ilvl w:val="0"/>
          <w:numId w:val="37"/>
        </w:numPr>
        <w:autoSpaceDE w:val="0"/>
        <w:autoSpaceDN w:val="0"/>
        <w:adjustRightInd w:val="0"/>
        <w:jc w:val="both"/>
        <w:rPr>
          <w:bCs/>
        </w:rPr>
      </w:pPr>
      <w:r w:rsidRPr="00B66777">
        <w:rPr>
          <w:bCs/>
        </w:rPr>
        <w:t xml:space="preserve">It </w:t>
      </w:r>
      <w:proofErr w:type="gramStart"/>
      <w:r w:rsidRPr="00B66777">
        <w:rPr>
          <w:bCs/>
        </w:rPr>
        <w:t>affects  product</w:t>
      </w:r>
      <w:proofErr w:type="gramEnd"/>
      <w:r w:rsidRPr="00B66777">
        <w:rPr>
          <w:bCs/>
        </w:rPr>
        <w:t xml:space="preserve"> storage  period under high climatic condition</w:t>
      </w:r>
    </w:p>
    <w:p w14:paraId="62F8347C" w14:textId="77777777" w:rsidR="00F502FD" w:rsidRPr="00B66777" w:rsidRDefault="00F502FD" w:rsidP="006721F3">
      <w:pPr>
        <w:numPr>
          <w:ilvl w:val="0"/>
          <w:numId w:val="37"/>
        </w:numPr>
        <w:autoSpaceDE w:val="0"/>
        <w:autoSpaceDN w:val="0"/>
        <w:adjustRightInd w:val="0"/>
        <w:jc w:val="both"/>
        <w:rPr>
          <w:bCs/>
        </w:rPr>
      </w:pPr>
      <w:r w:rsidRPr="00B66777">
        <w:rPr>
          <w:bCs/>
        </w:rPr>
        <w:t>High temperature affects the young ones e.g. hatching of egg is reduced.</w:t>
      </w:r>
    </w:p>
    <w:p w14:paraId="67026072" w14:textId="77777777" w:rsidR="00F502FD" w:rsidRPr="00B66777" w:rsidRDefault="00F502FD" w:rsidP="009615FA">
      <w:pPr>
        <w:autoSpaceDE w:val="0"/>
        <w:autoSpaceDN w:val="0"/>
        <w:adjustRightInd w:val="0"/>
        <w:jc w:val="both"/>
        <w:rPr>
          <w:b/>
          <w:bCs/>
        </w:rPr>
      </w:pPr>
    </w:p>
    <w:p w14:paraId="613AF431" w14:textId="77777777" w:rsidR="00F502FD" w:rsidRPr="00B66777" w:rsidRDefault="00F502FD" w:rsidP="009615FA">
      <w:pPr>
        <w:autoSpaceDE w:val="0"/>
        <w:autoSpaceDN w:val="0"/>
        <w:adjustRightInd w:val="0"/>
        <w:jc w:val="both"/>
        <w:rPr>
          <w:bCs/>
        </w:rPr>
      </w:pPr>
      <w:r w:rsidRPr="00B66777">
        <w:rPr>
          <w:bCs/>
        </w:rPr>
        <w:t>CONTROL OF HEAT AND TEMPERATURE</w:t>
      </w:r>
    </w:p>
    <w:p w14:paraId="2DB6E287" w14:textId="77777777" w:rsidR="00F502FD" w:rsidRPr="00B66777" w:rsidRDefault="00F502FD" w:rsidP="006721F3">
      <w:pPr>
        <w:numPr>
          <w:ilvl w:val="0"/>
          <w:numId w:val="38"/>
        </w:numPr>
        <w:autoSpaceDE w:val="0"/>
        <w:autoSpaceDN w:val="0"/>
        <w:adjustRightInd w:val="0"/>
        <w:ind w:left="284" w:firstLine="0"/>
        <w:jc w:val="both"/>
        <w:rPr>
          <w:bCs/>
        </w:rPr>
      </w:pPr>
      <w:r w:rsidRPr="00B66777">
        <w:rPr>
          <w:bCs/>
        </w:rPr>
        <w:t>Introduce fans or air conditioners</w:t>
      </w:r>
      <w:r w:rsidR="00401B96" w:rsidRPr="00B66777">
        <w:rPr>
          <w:bCs/>
        </w:rPr>
        <w:t xml:space="preserve"> to animal house.</w:t>
      </w:r>
    </w:p>
    <w:p w14:paraId="5C1D3001" w14:textId="77777777" w:rsidR="00F502FD" w:rsidRPr="00B66777" w:rsidRDefault="00F502FD" w:rsidP="006721F3">
      <w:pPr>
        <w:numPr>
          <w:ilvl w:val="0"/>
          <w:numId w:val="38"/>
        </w:numPr>
        <w:autoSpaceDE w:val="0"/>
        <w:autoSpaceDN w:val="0"/>
        <w:adjustRightInd w:val="0"/>
        <w:ind w:left="284" w:firstLine="0"/>
        <w:jc w:val="both"/>
        <w:rPr>
          <w:bCs/>
        </w:rPr>
      </w:pPr>
      <w:r w:rsidRPr="00B66777">
        <w:rPr>
          <w:bCs/>
        </w:rPr>
        <w:t>Provide enough windows or opening for ventilation</w:t>
      </w:r>
    </w:p>
    <w:p w14:paraId="66C783D5" w14:textId="77777777" w:rsidR="00F502FD" w:rsidRPr="00B66777" w:rsidRDefault="00F502FD" w:rsidP="006721F3">
      <w:pPr>
        <w:numPr>
          <w:ilvl w:val="0"/>
          <w:numId w:val="38"/>
        </w:numPr>
        <w:autoSpaceDE w:val="0"/>
        <w:autoSpaceDN w:val="0"/>
        <w:adjustRightInd w:val="0"/>
        <w:ind w:left="284" w:firstLine="0"/>
        <w:jc w:val="both"/>
        <w:rPr>
          <w:bCs/>
        </w:rPr>
      </w:pPr>
      <w:r w:rsidRPr="00B66777">
        <w:rPr>
          <w:bCs/>
        </w:rPr>
        <w:t>Cover windows with cloth materials to conserve heat</w:t>
      </w:r>
    </w:p>
    <w:p w14:paraId="0F196AAF" w14:textId="77777777" w:rsidR="00F502FD" w:rsidRPr="00B66777" w:rsidRDefault="00F502FD" w:rsidP="006721F3">
      <w:pPr>
        <w:numPr>
          <w:ilvl w:val="0"/>
          <w:numId w:val="38"/>
        </w:numPr>
        <w:autoSpaceDE w:val="0"/>
        <w:autoSpaceDN w:val="0"/>
        <w:adjustRightInd w:val="0"/>
        <w:ind w:left="284" w:firstLine="0"/>
        <w:jc w:val="both"/>
        <w:rPr>
          <w:bCs/>
        </w:rPr>
      </w:pPr>
      <w:r w:rsidRPr="00B66777">
        <w:rPr>
          <w:bCs/>
        </w:rPr>
        <w:t>Provide vents at the roof tops;</w:t>
      </w:r>
    </w:p>
    <w:p w14:paraId="5D1E690E" w14:textId="77777777" w:rsidR="00F502FD" w:rsidRPr="00B66777" w:rsidRDefault="00F502FD" w:rsidP="006721F3">
      <w:pPr>
        <w:numPr>
          <w:ilvl w:val="0"/>
          <w:numId w:val="38"/>
        </w:numPr>
        <w:autoSpaceDE w:val="0"/>
        <w:autoSpaceDN w:val="0"/>
        <w:adjustRightInd w:val="0"/>
        <w:ind w:left="709" w:hanging="425"/>
        <w:jc w:val="both"/>
        <w:rPr>
          <w:bCs/>
        </w:rPr>
      </w:pPr>
      <w:r w:rsidRPr="00B66777">
        <w:rPr>
          <w:bCs/>
        </w:rPr>
        <w:lastRenderedPageBreak/>
        <w:t>Use poor conductors of heat for roofing/ sun reflecting sheets or paint roof with reflecting color e.g. white. Pens should also have ceiling boards under the roof</w:t>
      </w:r>
    </w:p>
    <w:p w14:paraId="72B121BD" w14:textId="77777777" w:rsidR="00F502FD" w:rsidRPr="00B66777" w:rsidRDefault="00F502FD" w:rsidP="006721F3">
      <w:pPr>
        <w:numPr>
          <w:ilvl w:val="0"/>
          <w:numId w:val="38"/>
        </w:numPr>
        <w:autoSpaceDE w:val="0"/>
        <w:autoSpaceDN w:val="0"/>
        <w:adjustRightInd w:val="0"/>
        <w:ind w:left="284" w:firstLine="0"/>
        <w:jc w:val="both"/>
        <w:rPr>
          <w:bCs/>
        </w:rPr>
      </w:pPr>
      <w:r w:rsidRPr="00B66777">
        <w:rPr>
          <w:bCs/>
        </w:rPr>
        <w:t>Use room heaters or lanterns to warm building when it is cold</w:t>
      </w:r>
    </w:p>
    <w:p w14:paraId="10683FD5" w14:textId="77777777" w:rsidR="00F502FD" w:rsidRPr="00B66777" w:rsidRDefault="00F502FD" w:rsidP="009615FA">
      <w:pPr>
        <w:autoSpaceDE w:val="0"/>
        <w:autoSpaceDN w:val="0"/>
        <w:adjustRightInd w:val="0"/>
        <w:ind w:left="284"/>
        <w:jc w:val="both"/>
        <w:rPr>
          <w:bCs/>
        </w:rPr>
      </w:pPr>
    </w:p>
    <w:p w14:paraId="0A657EB6" w14:textId="77777777" w:rsidR="00F502FD" w:rsidRPr="00B66777" w:rsidRDefault="00F502FD" w:rsidP="009615FA">
      <w:pPr>
        <w:autoSpaceDE w:val="0"/>
        <w:autoSpaceDN w:val="0"/>
        <w:adjustRightInd w:val="0"/>
        <w:jc w:val="both"/>
        <w:rPr>
          <w:bCs/>
        </w:rPr>
      </w:pPr>
      <w:r w:rsidRPr="00B66777">
        <w:rPr>
          <w:bCs/>
        </w:rPr>
        <w:t>RELATIVE HUMIDITY</w:t>
      </w:r>
    </w:p>
    <w:p w14:paraId="72BAC5A9" w14:textId="77777777" w:rsidR="00F502FD" w:rsidRPr="00B66777" w:rsidRDefault="00F502FD" w:rsidP="006721F3">
      <w:pPr>
        <w:numPr>
          <w:ilvl w:val="0"/>
          <w:numId w:val="39"/>
        </w:numPr>
        <w:autoSpaceDE w:val="0"/>
        <w:autoSpaceDN w:val="0"/>
        <w:adjustRightInd w:val="0"/>
        <w:ind w:left="709" w:hanging="283"/>
        <w:jc w:val="both"/>
        <w:rPr>
          <w:bCs/>
        </w:rPr>
      </w:pPr>
      <w:r w:rsidRPr="00B66777">
        <w:rPr>
          <w:bCs/>
        </w:rPr>
        <w:t>It is very important in physiological processes e.g. incubation.</w:t>
      </w:r>
    </w:p>
    <w:p w14:paraId="023DD16B" w14:textId="77777777" w:rsidR="00F502FD" w:rsidRPr="00B66777" w:rsidRDefault="00F502FD" w:rsidP="006721F3">
      <w:pPr>
        <w:numPr>
          <w:ilvl w:val="0"/>
          <w:numId w:val="39"/>
        </w:numPr>
        <w:autoSpaceDE w:val="0"/>
        <w:autoSpaceDN w:val="0"/>
        <w:adjustRightInd w:val="0"/>
        <w:ind w:left="709" w:hanging="283"/>
        <w:jc w:val="both"/>
        <w:rPr>
          <w:bCs/>
        </w:rPr>
      </w:pPr>
      <w:r w:rsidRPr="00B66777">
        <w:rPr>
          <w:bCs/>
        </w:rPr>
        <w:t>High humidity compounds stress.</w:t>
      </w:r>
    </w:p>
    <w:p w14:paraId="1897B470" w14:textId="77777777" w:rsidR="00F502FD" w:rsidRPr="00B66777" w:rsidRDefault="00F502FD" w:rsidP="006721F3">
      <w:pPr>
        <w:numPr>
          <w:ilvl w:val="0"/>
          <w:numId w:val="39"/>
        </w:numPr>
        <w:autoSpaceDE w:val="0"/>
        <w:autoSpaceDN w:val="0"/>
        <w:adjustRightInd w:val="0"/>
        <w:ind w:left="709" w:hanging="283"/>
        <w:jc w:val="both"/>
        <w:rPr>
          <w:bCs/>
        </w:rPr>
      </w:pPr>
      <w:r w:rsidRPr="00B66777">
        <w:rPr>
          <w:bCs/>
        </w:rPr>
        <w:t>Low humidity induces rapid water loss from animal body and thus increases their water intake</w:t>
      </w:r>
    </w:p>
    <w:p w14:paraId="0EF1F9DF" w14:textId="77777777" w:rsidR="00F502FD" w:rsidRPr="00B66777" w:rsidRDefault="00F502FD" w:rsidP="006721F3">
      <w:pPr>
        <w:numPr>
          <w:ilvl w:val="0"/>
          <w:numId w:val="39"/>
        </w:numPr>
        <w:autoSpaceDE w:val="0"/>
        <w:autoSpaceDN w:val="0"/>
        <w:adjustRightInd w:val="0"/>
        <w:ind w:left="709" w:hanging="283"/>
        <w:jc w:val="both"/>
        <w:rPr>
          <w:bCs/>
        </w:rPr>
      </w:pPr>
      <w:r w:rsidRPr="00B66777">
        <w:rPr>
          <w:bCs/>
        </w:rPr>
        <w:t>High humidity encourages the spread of diseases</w:t>
      </w:r>
    </w:p>
    <w:p w14:paraId="740B8792" w14:textId="77777777" w:rsidR="00F502FD" w:rsidRPr="00B66777" w:rsidRDefault="00F502FD" w:rsidP="006721F3">
      <w:pPr>
        <w:numPr>
          <w:ilvl w:val="0"/>
          <w:numId w:val="39"/>
        </w:numPr>
        <w:autoSpaceDE w:val="0"/>
        <w:autoSpaceDN w:val="0"/>
        <w:adjustRightInd w:val="0"/>
        <w:ind w:left="709" w:hanging="283"/>
        <w:jc w:val="both"/>
        <w:rPr>
          <w:bCs/>
        </w:rPr>
      </w:pPr>
      <w:r w:rsidRPr="00B66777">
        <w:rPr>
          <w:bCs/>
        </w:rPr>
        <w:t>High humidity causes feeds to go moldy</w:t>
      </w:r>
    </w:p>
    <w:p w14:paraId="795CE8A4" w14:textId="77777777" w:rsidR="00F502FD" w:rsidRPr="00B66777" w:rsidRDefault="00F502FD" w:rsidP="006721F3">
      <w:pPr>
        <w:numPr>
          <w:ilvl w:val="0"/>
          <w:numId w:val="39"/>
        </w:numPr>
        <w:autoSpaceDE w:val="0"/>
        <w:autoSpaceDN w:val="0"/>
        <w:adjustRightInd w:val="0"/>
        <w:ind w:left="709" w:hanging="283"/>
        <w:jc w:val="both"/>
        <w:rPr>
          <w:bCs/>
        </w:rPr>
      </w:pPr>
      <w:r w:rsidRPr="00B66777">
        <w:rPr>
          <w:bCs/>
        </w:rPr>
        <w:t>Causes chilling of young ones</w:t>
      </w:r>
    </w:p>
    <w:p w14:paraId="7C55DE79" w14:textId="77777777" w:rsidR="00F502FD" w:rsidRPr="00B66777" w:rsidRDefault="00F502FD" w:rsidP="009615FA">
      <w:pPr>
        <w:autoSpaceDE w:val="0"/>
        <w:autoSpaceDN w:val="0"/>
        <w:adjustRightInd w:val="0"/>
        <w:jc w:val="both"/>
        <w:rPr>
          <w:b/>
          <w:bCs/>
        </w:rPr>
      </w:pPr>
    </w:p>
    <w:p w14:paraId="0544D4C0" w14:textId="77777777" w:rsidR="00F502FD" w:rsidRPr="00B66777" w:rsidRDefault="00F502FD" w:rsidP="009615FA">
      <w:pPr>
        <w:autoSpaceDE w:val="0"/>
        <w:autoSpaceDN w:val="0"/>
        <w:adjustRightInd w:val="0"/>
        <w:jc w:val="both"/>
        <w:rPr>
          <w:bCs/>
        </w:rPr>
      </w:pPr>
      <w:r w:rsidRPr="00B66777">
        <w:rPr>
          <w:bCs/>
        </w:rPr>
        <w:t>CONTROL OF HUMIDITY</w:t>
      </w:r>
    </w:p>
    <w:p w14:paraId="3CA288EA" w14:textId="77777777" w:rsidR="00F502FD" w:rsidRPr="00B66777" w:rsidRDefault="00F502FD" w:rsidP="006721F3">
      <w:pPr>
        <w:numPr>
          <w:ilvl w:val="0"/>
          <w:numId w:val="40"/>
        </w:numPr>
        <w:autoSpaceDE w:val="0"/>
        <w:autoSpaceDN w:val="0"/>
        <w:adjustRightInd w:val="0"/>
        <w:ind w:left="709" w:hanging="283"/>
        <w:jc w:val="both"/>
        <w:rPr>
          <w:bCs/>
        </w:rPr>
      </w:pPr>
      <w:r w:rsidRPr="00B66777">
        <w:rPr>
          <w:bCs/>
        </w:rPr>
        <w:t>Fixing humidifiers or open trays filled with water to increase humidity</w:t>
      </w:r>
    </w:p>
    <w:p w14:paraId="426B5791" w14:textId="77777777" w:rsidR="00F502FD" w:rsidRPr="00B66777" w:rsidRDefault="00F502FD" w:rsidP="006721F3">
      <w:pPr>
        <w:numPr>
          <w:ilvl w:val="0"/>
          <w:numId w:val="40"/>
        </w:numPr>
        <w:autoSpaceDE w:val="0"/>
        <w:autoSpaceDN w:val="0"/>
        <w:adjustRightInd w:val="0"/>
        <w:ind w:left="709" w:hanging="283"/>
        <w:jc w:val="both"/>
        <w:rPr>
          <w:bCs/>
        </w:rPr>
      </w:pPr>
      <w:r w:rsidRPr="00B66777">
        <w:rPr>
          <w:bCs/>
        </w:rPr>
        <w:t>Allowing free ventilation when the humidity is high</w:t>
      </w:r>
    </w:p>
    <w:p w14:paraId="2B0B385C" w14:textId="77777777" w:rsidR="00F502FD" w:rsidRPr="00B66777" w:rsidRDefault="00F502FD" w:rsidP="006721F3">
      <w:pPr>
        <w:numPr>
          <w:ilvl w:val="0"/>
          <w:numId w:val="40"/>
        </w:numPr>
        <w:autoSpaceDE w:val="0"/>
        <w:autoSpaceDN w:val="0"/>
        <w:adjustRightInd w:val="0"/>
        <w:ind w:left="709" w:hanging="283"/>
        <w:jc w:val="both"/>
        <w:rPr>
          <w:bCs/>
        </w:rPr>
      </w:pPr>
      <w:r w:rsidRPr="00B66777">
        <w:rPr>
          <w:bCs/>
        </w:rPr>
        <w:t>Avoidance of spilling of water to reduce humidity or dampness e.g. in poultry house</w:t>
      </w:r>
    </w:p>
    <w:p w14:paraId="687DDD5D" w14:textId="77777777" w:rsidR="00F502FD" w:rsidRPr="00B66777" w:rsidRDefault="00F502FD" w:rsidP="009615FA">
      <w:pPr>
        <w:autoSpaceDE w:val="0"/>
        <w:autoSpaceDN w:val="0"/>
        <w:adjustRightInd w:val="0"/>
        <w:ind w:left="709"/>
        <w:jc w:val="both"/>
        <w:rPr>
          <w:bCs/>
        </w:rPr>
      </w:pPr>
    </w:p>
    <w:p w14:paraId="3FA21E9D" w14:textId="77777777" w:rsidR="00F502FD" w:rsidRPr="00B66777" w:rsidRDefault="00F502FD" w:rsidP="009615FA">
      <w:pPr>
        <w:autoSpaceDE w:val="0"/>
        <w:autoSpaceDN w:val="0"/>
        <w:adjustRightInd w:val="0"/>
        <w:jc w:val="both"/>
        <w:rPr>
          <w:bCs/>
        </w:rPr>
      </w:pPr>
      <w:r w:rsidRPr="00B66777">
        <w:rPr>
          <w:bCs/>
        </w:rPr>
        <w:t xml:space="preserve">LIGHT </w:t>
      </w:r>
    </w:p>
    <w:p w14:paraId="497D411B" w14:textId="77777777" w:rsidR="00F502FD" w:rsidRPr="00B66777" w:rsidRDefault="00F502FD" w:rsidP="006721F3">
      <w:pPr>
        <w:numPr>
          <w:ilvl w:val="0"/>
          <w:numId w:val="41"/>
        </w:numPr>
        <w:autoSpaceDE w:val="0"/>
        <w:autoSpaceDN w:val="0"/>
        <w:adjustRightInd w:val="0"/>
        <w:ind w:left="709" w:hanging="283"/>
        <w:jc w:val="both"/>
        <w:rPr>
          <w:bCs/>
        </w:rPr>
      </w:pPr>
      <w:r w:rsidRPr="00B66777">
        <w:rPr>
          <w:bCs/>
        </w:rPr>
        <w:t>Controls egg laying in hens</w:t>
      </w:r>
    </w:p>
    <w:p w14:paraId="65377B01" w14:textId="77777777" w:rsidR="00F502FD" w:rsidRPr="00B66777" w:rsidRDefault="00F502FD" w:rsidP="006721F3">
      <w:pPr>
        <w:numPr>
          <w:ilvl w:val="0"/>
          <w:numId w:val="41"/>
        </w:numPr>
        <w:autoSpaceDE w:val="0"/>
        <w:autoSpaceDN w:val="0"/>
        <w:adjustRightInd w:val="0"/>
        <w:ind w:left="709" w:hanging="283"/>
        <w:jc w:val="both"/>
        <w:rPr>
          <w:bCs/>
        </w:rPr>
      </w:pPr>
      <w:r w:rsidRPr="00B66777">
        <w:rPr>
          <w:bCs/>
        </w:rPr>
        <w:t>Duration of lightning controls time spent at feeding which regulates growth and the rate of feathering, furring.</w:t>
      </w:r>
    </w:p>
    <w:p w14:paraId="1C76B92C" w14:textId="77777777" w:rsidR="00F502FD" w:rsidRPr="00B66777" w:rsidRDefault="00F502FD" w:rsidP="006721F3">
      <w:pPr>
        <w:numPr>
          <w:ilvl w:val="0"/>
          <w:numId w:val="41"/>
        </w:numPr>
        <w:autoSpaceDE w:val="0"/>
        <w:autoSpaceDN w:val="0"/>
        <w:adjustRightInd w:val="0"/>
        <w:ind w:left="709" w:hanging="283"/>
        <w:jc w:val="both"/>
        <w:rPr>
          <w:bCs/>
        </w:rPr>
      </w:pPr>
      <w:r w:rsidRPr="00B66777">
        <w:rPr>
          <w:bCs/>
        </w:rPr>
        <w:t>Direct light of high intensity causes stress to the eyes</w:t>
      </w:r>
    </w:p>
    <w:p w14:paraId="11AA7E5E" w14:textId="77777777" w:rsidR="00F502FD" w:rsidRPr="00B66777" w:rsidRDefault="00F502FD" w:rsidP="006721F3">
      <w:pPr>
        <w:numPr>
          <w:ilvl w:val="0"/>
          <w:numId w:val="41"/>
        </w:numPr>
        <w:autoSpaceDE w:val="0"/>
        <w:autoSpaceDN w:val="0"/>
        <w:adjustRightInd w:val="0"/>
        <w:ind w:left="709" w:hanging="283"/>
        <w:jc w:val="both"/>
        <w:rPr>
          <w:bCs/>
        </w:rPr>
      </w:pPr>
      <w:r w:rsidRPr="00B66777">
        <w:rPr>
          <w:bCs/>
        </w:rPr>
        <w:t>Bright light makes the animals active e.g. birds</w:t>
      </w:r>
    </w:p>
    <w:p w14:paraId="54BE8429" w14:textId="77777777" w:rsidR="00F502FD" w:rsidRPr="00B66777" w:rsidRDefault="00F502FD" w:rsidP="006721F3">
      <w:pPr>
        <w:numPr>
          <w:ilvl w:val="0"/>
          <w:numId w:val="41"/>
        </w:numPr>
        <w:autoSpaceDE w:val="0"/>
        <w:autoSpaceDN w:val="0"/>
        <w:adjustRightInd w:val="0"/>
        <w:ind w:left="709" w:hanging="283"/>
        <w:jc w:val="both"/>
        <w:rPr>
          <w:bCs/>
        </w:rPr>
      </w:pPr>
      <w:r w:rsidRPr="00B66777">
        <w:rPr>
          <w:bCs/>
        </w:rPr>
        <w:t>Light makes objects visible to animals’ eyes</w:t>
      </w:r>
    </w:p>
    <w:p w14:paraId="2BE0F296" w14:textId="77777777" w:rsidR="00F502FD" w:rsidRPr="00B66777" w:rsidRDefault="00F502FD" w:rsidP="009615FA">
      <w:pPr>
        <w:autoSpaceDE w:val="0"/>
        <w:autoSpaceDN w:val="0"/>
        <w:adjustRightInd w:val="0"/>
        <w:jc w:val="both"/>
        <w:rPr>
          <w:b/>
          <w:bCs/>
        </w:rPr>
      </w:pPr>
    </w:p>
    <w:p w14:paraId="6FC7283A" w14:textId="77777777" w:rsidR="00F502FD" w:rsidRPr="00B66777" w:rsidRDefault="00F502FD" w:rsidP="009615FA">
      <w:pPr>
        <w:autoSpaceDE w:val="0"/>
        <w:autoSpaceDN w:val="0"/>
        <w:adjustRightInd w:val="0"/>
        <w:jc w:val="both"/>
        <w:rPr>
          <w:bCs/>
        </w:rPr>
      </w:pPr>
      <w:r w:rsidRPr="00B66777">
        <w:rPr>
          <w:bCs/>
        </w:rPr>
        <w:t>CONTROL OF LIGHT</w:t>
      </w:r>
    </w:p>
    <w:p w14:paraId="465F1AB4" w14:textId="77777777" w:rsidR="00F502FD" w:rsidRPr="00B66777" w:rsidRDefault="00F502FD" w:rsidP="006721F3">
      <w:pPr>
        <w:numPr>
          <w:ilvl w:val="0"/>
          <w:numId w:val="42"/>
        </w:numPr>
        <w:autoSpaceDE w:val="0"/>
        <w:autoSpaceDN w:val="0"/>
        <w:adjustRightInd w:val="0"/>
        <w:ind w:left="709" w:hanging="283"/>
        <w:jc w:val="both"/>
        <w:rPr>
          <w:bCs/>
        </w:rPr>
      </w:pPr>
      <w:r w:rsidRPr="00B66777">
        <w:rPr>
          <w:bCs/>
        </w:rPr>
        <w:t>In short daylight, provide extra illumination</w:t>
      </w:r>
    </w:p>
    <w:p w14:paraId="499038F1" w14:textId="77777777" w:rsidR="00F502FD" w:rsidRPr="00B66777" w:rsidRDefault="00F502FD" w:rsidP="006721F3">
      <w:pPr>
        <w:numPr>
          <w:ilvl w:val="0"/>
          <w:numId w:val="42"/>
        </w:numPr>
        <w:autoSpaceDE w:val="0"/>
        <w:autoSpaceDN w:val="0"/>
        <w:adjustRightInd w:val="0"/>
        <w:ind w:left="709" w:hanging="283"/>
        <w:jc w:val="both"/>
        <w:rPr>
          <w:bCs/>
        </w:rPr>
      </w:pPr>
      <w:r w:rsidRPr="00B66777">
        <w:rPr>
          <w:bCs/>
        </w:rPr>
        <w:t>There should be openings to promote lighting e.g. use of wire meshing and glass as reasonable parts of building construction.</w:t>
      </w:r>
    </w:p>
    <w:p w14:paraId="3CE54F51" w14:textId="77777777" w:rsidR="00F502FD" w:rsidRPr="00B66777" w:rsidRDefault="00F502FD" w:rsidP="006721F3">
      <w:pPr>
        <w:numPr>
          <w:ilvl w:val="0"/>
          <w:numId w:val="42"/>
        </w:numPr>
        <w:autoSpaceDE w:val="0"/>
        <w:autoSpaceDN w:val="0"/>
        <w:adjustRightInd w:val="0"/>
        <w:ind w:left="709" w:hanging="283"/>
        <w:jc w:val="both"/>
        <w:rPr>
          <w:bCs/>
        </w:rPr>
      </w:pPr>
      <w:r w:rsidRPr="00B66777">
        <w:rPr>
          <w:bCs/>
        </w:rPr>
        <w:t>Cover up windows with dark cloth to reduce light intensity.</w:t>
      </w:r>
    </w:p>
    <w:p w14:paraId="4420A121" w14:textId="77777777" w:rsidR="00F502FD" w:rsidRPr="00B66777" w:rsidRDefault="00F502FD" w:rsidP="009615FA"/>
    <w:p w14:paraId="32D24C80" w14:textId="77777777" w:rsidR="00B31FC2" w:rsidRPr="00B66777" w:rsidRDefault="00F502FD" w:rsidP="009615FA">
      <w:r w:rsidRPr="00B66777">
        <w:t xml:space="preserve">EFFECT OF CHANGES IN CLIMATE </w:t>
      </w:r>
      <w:r w:rsidR="00300E06" w:rsidRPr="00B66777">
        <w:t>ON GROWTH</w:t>
      </w:r>
    </w:p>
    <w:p w14:paraId="48CD985A" w14:textId="77777777" w:rsidR="00B31FC2" w:rsidRPr="00B66777" w:rsidRDefault="00B31FC2" w:rsidP="009615FA">
      <w:r w:rsidRPr="00B66777">
        <w:t xml:space="preserve">The effect of climate on growth could be economically positive or negative to the farmer in that if they are extreme (excessively hot or cold) animals will not eat well and thus not grow well or each more and still not grow well. Other instances </w:t>
      </w:r>
      <w:proofErr w:type="gramStart"/>
      <w:r w:rsidRPr="00B66777">
        <w:t>includes</w:t>
      </w:r>
      <w:proofErr w:type="gramEnd"/>
    </w:p>
    <w:p w14:paraId="125A83F9" w14:textId="77777777" w:rsidR="00B31FC2" w:rsidRPr="00B66777" w:rsidRDefault="00B31FC2" w:rsidP="006721F3">
      <w:pPr>
        <w:pStyle w:val="ListParagraph"/>
        <w:numPr>
          <w:ilvl w:val="0"/>
          <w:numId w:val="96"/>
        </w:numPr>
      </w:pPr>
      <w:r w:rsidRPr="00B66777">
        <w:t>Wind aids spread of disease</w:t>
      </w:r>
    </w:p>
    <w:p w14:paraId="3585A1AD" w14:textId="77777777" w:rsidR="00B31FC2" w:rsidRPr="00B66777" w:rsidRDefault="00B31FC2" w:rsidP="006721F3">
      <w:pPr>
        <w:pStyle w:val="ListParagraph"/>
        <w:numPr>
          <w:ilvl w:val="0"/>
          <w:numId w:val="96"/>
        </w:numPr>
      </w:pPr>
      <w:r w:rsidRPr="00B66777">
        <w:t>High rainfall causes more i</w:t>
      </w:r>
      <w:r w:rsidR="00F502FD" w:rsidRPr="00B66777">
        <w:t>ncidence and multiplication of Tse</w:t>
      </w:r>
      <w:r w:rsidRPr="00B66777">
        <w:t>tse fly and other pest</w:t>
      </w:r>
    </w:p>
    <w:p w14:paraId="629848DB" w14:textId="77777777" w:rsidR="00B31FC2" w:rsidRPr="00B66777" w:rsidRDefault="00F502FD" w:rsidP="006721F3">
      <w:pPr>
        <w:pStyle w:val="ListParagraph"/>
        <w:numPr>
          <w:ilvl w:val="0"/>
          <w:numId w:val="96"/>
        </w:numPr>
      </w:pPr>
      <w:r w:rsidRPr="00B66777">
        <w:t>High humidity favo</w:t>
      </w:r>
      <w:r w:rsidR="00B31FC2" w:rsidRPr="00B66777">
        <w:t xml:space="preserve">rs </w:t>
      </w:r>
      <w:proofErr w:type="spellStart"/>
      <w:r w:rsidR="00B31FC2" w:rsidRPr="00B66777">
        <w:t>mould</w:t>
      </w:r>
      <w:proofErr w:type="spellEnd"/>
      <w:r w:rsidR="00B31FC2" w:rsidRPr="00B66777">
        <w:t xml:space="preserve"> growth in pens and also in feed which could cause diseases</w:t>
      </w:r>
    </w:p>
    <w:p w14:paraId="072FDFB1" w14:textId="77777777" w:rsidR="009F1A94" w:rsidRPr="00B66777" w:rsidRDefault="009F1A94" w:rsidP="009615FA"/>
    <w:p w14:paraId="52A52C84" w14:textId="77777777" w:rsidR="00B31FC2" w:rsidRPr="00B66777" w:rsidRDefault="00B31FC2" w:rsidP="009615FA">
      <w:r w:rsidRPr="00B66777">
        <w:t xml:space="preserve">A favorable climate </w:t>
      </w:r>
      <w:proofErr w:type="spellStart"/>
      <w:r w:rsidRPr="00B66777">
        <w:t>cteris</w:t>
      </w:r>
      <w:proofErr w:type="spellEnd"/>
      <w:r w:rsidRPr="00B66777">
        <w:t xml:space="preserve"> paribus should give room for farmers to make optimum gain from their enterprise. To this end, farmers ought to keep things in check such as</w:t>
      </w:r>
    </w:p>
    <w:p w14:paraId="25A9AC08" w14:textId="77777777" w:rsidR="00B31FC2" w:rsidRPr="00B66777" w:rsidRDefault="00B31FC2" w:rsidP="009F1A94">
      <w:pPr>
        <w:pStyle w:val="ListParagraph"/>
        <w:numPr>
          <w:ilvl w:val="1"/>
          <w:numId w:val="96"/>
        </w:numPr>
        <w:ind w:left="720"/>
      </w:pPr>
      <w:r w:rsidRPr="00B66777">
        <w:t>Installing fans and air conditioners</w:t>
      </w:r>
    </w:p>
    <w:p w14:paraId="79396DD8" w14:textId="77777777" w:rsidR="00B31FC2" w:rsidRPr="00B66777" w:rsidRDefault="00B31FC2" w:rsidP="009F1A94">
      <w:pPr>
        <w:pStyle w:val="ListParagraph"/>
        <w:numPr>
          <w:ilvl w:val="1"/>
          <w:numId w:val="96"/>
        </w:numPr>
        <w:ind w:left="720"/>
      </w:pPr>
      <w:r w:rsidRPr="00B66777">
        <w:t>Plan for good ventilation when constructing animal house</w:t>
      </w:r>
    </w:p>
    <w:p w14:paraId="2B37E77D" w14:textId="77777777" w:rsidR="00B31FC2" w:rsidRPr="00B66777" w:rsidRDefault="00B31FC2" w:rsidP="009F1A94">
      <w:pPr>
        <w:pStyle w:val="ListParagraph"/>
        <w:numPr>
          <w:ilvl w:val="1"/>
          <w:numId w:val="96"/>
        </w:numPr>
        <w:ind w:left="720"/>
      </w:pPr>
      <w:r w:rsidRPr="00B66777">
        <w:t>Used building materials that are poor conductors of heat</w:t>
      </w:r>
    </w:p>
    <w:p w14:paraId="1AB86F2B" w14:textId="77777777" w:rsidR="00B31FC2" w:rsidRPr="00B66777" w:rsidRDefault="00B31FC2" w:rsidP="009F1A94">
      <w:pPr>
        <w:pStyle w:val="ListParagraph"/>
        <w:numPr>
          <w:ilvl w:val="1"/>
          <w:numId w:val="96"/>
        </w:numPr>
        <w:ind w:left="720"/>
      </w:pPr>
      <w:r w:rsidRPr="00B66777">
        <w:t>Painting walls of animal house white to reflect sun rays</w:t>
      </w:r>
    </w:p>
    <w:p w14:paraId="308D8669" w14:textId="77777777" w:rsidR="00B31FC2" w:rsidRPr="00B66777" w:rsidRDefault="00B31FC2" w:rsidP="009F1A94">
      <w:pPr>
        <w:pStyle w:val="ListParagraph"/>
        <w:numPr>
          <w:ilvl w:val="1"/>
          <w:numId w:val="96"/>
        </w:numPr>
        <w:ind w:left="720"/>
      </w:pPr>
      <w:r w:rsidRPr="00B66777">
        <w:t>Construct farm houses east west direction</w:t>
      </w:r>
    </w:p>
    <w:p w14:paraId="406A300E" w14:textId="77777777" w:rsidR="00B31FC2" w:rsidRPr="00B66777" w:rsidRDefault="00B31FC2" w:rsidP="009F1A94">
      <w:pPr>
        <w:pStyle w:val="ListParagraph"/>
        <w:numPr>
          <w:ilvl w:val="1"/>
          <w:numId w:val="96"/>
        </w:numPr>
        <w:ind w:left="720"/>
      </w:pPr>
      <w:r w:rsidRPr="00B66777">
        <w:t>Use mesh in place of brick wall at some heights</w:t>
      </w:r>
    </w:p>
    <w:p w14:paraId="44C24E9F" w14:textId="77777777" w:rsidR="00300E06" w:rsidRPr="00B66777" w:rsidRDefault="00B31FC2" w:rsidP="009F1A94">
      <w:pPr>
        <w:pStyle w:val="ListParagraph"/>
        <w:numPr>
          <w:ilvl w:val="1"/>
          <w:numId w:val="96"/>
        </w:numPr>
        <w:ind w:left="720"/>
      </w:pPr>
      <w:r w:rsidRPr="00B66777">
        <w:t xml:space="preserve">Install humidifiers or open trays filled with water to increase or reduce </w:t>
      </w:r>
      <w:r w:rsidR="00300E06" w:rsidRPr="00B66777">
        <w:t>humidity.</w:t>
      </w:r>
    </w:p>
    <w:p w14:paraId="6D4EF2D0" w14:textId="77777777" w:rsidR="00B31FC2" w:rsidRPr="00B66777" w:rsidRDefault="00300E06" w:rsidP="009615FA">
      <w:r w:rsidRPr="00B66777">
        <w:lastRenderedPageBreak/>
        <w:t>And</w:t>
      </w:r>
      <w:r w:rsidR="00B31FC2" w:rsidRPr="00B66777">
        <w:t xml:space="preserve"> try to control all they can to ensure their investment do not go to waste.</w:t>
      </w:r>
    </w:p>
    <w:p w14:paraId="08C61997" w14:textId="77777777" w:rsidR="009615FA" w:rsidRPr="00B66777" w:rsidRDefault="009615FA" w:rsidP="009615FA"/>
    <w:p w14:paraId="32D06B6E" w14:textId="77777777" w:rsidR="00B31FC2" w:rsidRPr="00B66777" w:rsidRDefault="00F502FD" w:rsidP="009615FA">
      <w:r w:rsidRPr="00B66777">
        <w:t xml:space="preserve">EFFECT OF CHANGES IN CLIMATE </w:t>
      </w:r>
      <w:r w:rsidR="00300E06" w:rsidRPr="00B66777">
        <w:t>ON MILK PRODUCTION</w:t>
      </w:r>
    </w:p>
    <w:p w14:paraId="00B62FEF" w14:textId="77777777" w:rsidR="00B31FC2" w:rsidRPr="00B66777" w:rsidRDefault="00B31FC2" w:rsidP="009615FA">
      <w:r w:rsidRPr="00B66777">
        <w:t xml:space="preserve">Excess sunlight brings about heat </w:t>
      </w:r>
      <w:r w:rsidR="00F502FD" w:rsidRPr="00B66777">
        <w:t>stress, high humidity favo</w:t>
      </w:r>
      <w:r w:rsidRPr="00B66777">
        <w:t>rs growth of pathogens, milk will spoil at a temperature higher than 37</w:t>
      </w:r>
      <w:r w:rsidR="00884B28" w:rsidRPr="00B66777">
        <w:t>°C</w:t>
      </w:r>
      <w:r w:rsidRPr="00B66777">
        <w:t>. All these causes reduction in milk yield</w:t>
      </w:r>
    </w:p>
    <w:p w14:paraId="6859968C" w14:textId="77777777" w:rsidR="00B31FC2" w:rsidRPr="00B66777" w:rsidRDefault="00B31FC2" w:rsidP="009615FA"/>
    <w:p w14:paraId="4FF177F0" w14:textId="77777777" w:rsidR="00B31FC2" w:rsidRPr="00B66777" w:rsidRDefault="00F502FD" w:rsidP="009615FA">
      <w:r w:rsidRPr="00B66777">
        <w:t xml:space="preserve">EFFECT OF CHANGES IN CLIMATE </w:t>
      </w:r>
      <w:r w:rsidR="00300E06" w:rsidRPr="00B66777">
        <w:t>ON EGG PRODUCTION</w:t>
      </w:r>
    </w:p>
    <w:p w14:paraId="7D9319E3" w14:textId="77777777" w:rsidR="00B31FC2" w:rsidRPr="00B66777" w:rsidRDefault="00B31FC2" w:rsidP="009615FA">
      <w:pPr>
        <w:autoSpaceDE w:val="0"/>
        <w:autoSpaceDN w:val="0"/>
        <w:adjustRightInd w:val="0"/>
        <w:jc w:val="both"/>
      </w:pPr>
      <w:r w:rsidRPr="00B66777">
        <w:t xml:space="preserve">High temperature reduces shelf life for eggs, hatchability, feed intake, </w:t>
      </w:r>
      <w:r w:rsidR="00300E06" w:rsidRPr="00B66777">
        <w:t>and decrease</w:t>
      </w:r>
      <w:r w:rsidRPr="00B66777">
        <w:t xml:space="preserve"> in </w:t>
      </w:r>
      <w:r w:rsidR="00F502FD" w:rsidRPr="00B66777">
        <w:t xml:space="preserve">quantity of </w:t>
      </w:r>
      <w:r w:rsidRPr="00B66777">
        <w:t>egg</w:t>
      </w:r>
      <w:r w:rsidR="00F502FD" w:rsidRPr="00B66777">
        <w:t xml:space="preserve"> produced</w:t>
      </w:r>
      <w:r w:rsidRPr="00B66777">
        <w:t>. Light length increases feeding time for birds which may not translate into extra yield.</w:t>
      </w:r>
    </w:p>
    <w:p w14:paraId="0F55024B" w14:textId="77777777" w:rsidR="00B31FC2" w:rsidRPr="00B66777" w:rsidRDefault="00B31FC2" w:rsidP="009615FA">
      <w:pPr>
        <w:autoSpaceDE w:val="0"/>
        <w:autoSpaceDN w:val="0"/>
        <w:adjustRightInd w:val="0"/>
        <w:jc w:val="both"/>
      </w:pPr>
    </w:p>
    <w:p w14:paraId="4B45AF38" w14:textId="77777777" w:rsidR="00A525CF" w:rsidRPr="00B66777" w:rsidRDefault="00A525CF" w:rsidP="009615FA">
      <w:pPr>
        <w:autoSpaceDE w:val="0"/>
        <w:autoSpaceDN w:val="0"/>
        <w:adjustRightInd w:val="0"/>
        <w:jc w:val="both"/>
        <w:rPr>
          <w:b/>
          <w:bCs/>
        </w:rPr>
      </w:pPr>
      <w:r w:rsidRPr="00B66777">
        <w:rPr>
          <w:b/>
          <w:bCs/>
        </w:rPr>
        <w:t>EVALUATION</w:t>
      </w:r>
    </w:p>
    <w:p w14:paraId="4B5FC51E" w14:textId="77777777" w:rsidR="00A525CF" w:rsidRPr="00B66777" w:rsidRDefault="00A525CF" w:rsidP="006721F3">
      <w:pPr>
        <w:numPr>
          <w:ilvl w:val="0"/>
          <w:numId w:val="49"/>
        </w:numPr>
        <w:autoSpaceDE w:val="0"/>
        <w:autoSpaceDN w:val="0"/>
        <w:adjustRightInd w:val="0"/>
        <w:jc w:val="both"/>
        <w:rPr>
          <w:bCs/>
        </w:rPr>
      </w:pPr>
      <w:r w:rsidRPr="00B66777">
        <w:rPr>
          <w:bCs/>
        </w:rPr>
        <w:t>What is environmental physiology?</w:t>
      </w:r>
    </w:p>
    <w:p w14:paraId="3419FE92" w14:textId="77777777" w:rsidR="00A525CF" w:rsidRPr="00B66777" w:rsidRDefault="00A525CF" w:rsidP="006721F3">
      <w:pPr>
        <w:numPr>
          <w:ilvl w:val="0"/>
          <w:numId w:val="49"/>
        </w:numPr>
        <w:autoSpaceDE w:val="0"/>
        <w:autoSpaceDN w:val="0"/>
        <w:adjustRightInd w:val="0"/>
        <w:jc w:val="both"/>
        <w:rPr>
          <w:bCs/>
        </w:rPr>
      </w:pPr>
      <w:r w:rsidRPr="00B66777">
        <w:rPr>
          <w:bCs/>
        </w:rPr>
        <w:t>Write short notes on the effect of changes in rainfall and wind on growth in farm animals.</w:t>
      </w:r>
    </w:p>
    <w:p w14:paraId="6447E561" w14:textId="77777777" w:rsidR="00A525CF" w:rsidRPr="00B66777" w:rsidRDefault="00A525CF" w:rsidP="006721F3">
      <w:pPr>
        <w:numPr>
          <w:ilvl w:val="0"/>
          <w:numId w:val="49"/>
        </w:numPr>
        <w:autoSpaceDE w:val="0"/>
        <w:autoSpaceDN w:val="0"/>
        <w:adjustRightInd w:val="0"/>
        <w:jc w:val="both"/>
        <w:rPr>
          <w:bCs/>
        </w:rPr>
      </w:pPr>
      <w:r w:rsidRPr="00B66777">
        <w:rPr>
          <w:bCs/>
        </w:rPr>
        <w:t>State two air-borne diseases that affect farm animals.</w:t>
      </w:r>
    </w:p>
    <w:p w14:paraId="353798E0" w14:textId="77777777" w:rsidR="00F502FD" w:rsidRPr="00B66777" w:rsidRDefault="00F502FD" w:rsidP="009615FA">
      <w:pPr>
        <w:autoSpaceDE w:val="0"/>
        <w:autoSpaceDN w:val="0"/>
        <w:adjustRightInd w:val="0"/>
        <w:jc w:val="both"/>
        <w:rPr>
          <w:b/>
          <w:bCs/>
        </w:rPr>
      </w:pPr>
    </w:p>
    <w:p w14:paraId="30F08CA9" w14:textId="77777777" w:rsidR="00A525CF" w:rsidRPr="00B66777" w:rsidRDefault="008E3528" w:rsidP="009615FA">
      <w:pPr>
        <w:autoSpaceDE w:val="0"/>
        <w:autoSpaceDN w:val="0"/>
        <w:adjustRightInd w:val="0"/>
        <w:jc w:val="both"/>
        <w:rPr>
          <w:b/>
          <w:bCs/>
        </w:rPr>
      </w:pPr>
      <w:r w:rsidRPr="00B66777">
        <w:rPr>
          <w:b/>
          <w:bCs/>
        </w:rPr>
        <w:t>GENERAL EVALUATIO</w:t>
      </w:r>
      <w:r w:rsidR="00A525CF" w:rsidRPr="00B66777">
        <w:rPr>
          <w:b/>
          <w:bCs/>
        </w:rPr>
        <w:t>N</w:t>
      </w:r>
    </w:p>
    <w:p w14:paraId="17510D95" w14:textId="77777777" w:rsidR="00A525CF" w:rsidRPr="00B66777" w:rsidRDefault="00A525CF" w:rsidP="006721F3">
      <w:pPr>
        <w:pStyle w:val="ListParagraph"/>
        <w:numPr>
          <w:ilvl w:val="0"/>
          <w:numId w:val="91"/>
        </w:numPr>
        <w:autoSpaceDE w:val="0"/>
        <w:autoSpaceDN w:val="0"/>
        <w:adjustRightInd w:val="0"/>
        <w:jc w:val="both"/>
        <w:rPr>
          <w:bCs/>
        </w:rPr>
      </w:pPr>
      <w:r w:rsidRPr="00B66777">
        <w:rPr>
          <w:bCs/>
        </w:rPr>
        <w:t>Write short not</w:t>
      </w:r>
      <w:r w:rsidR="003136B5" w:rsidRPr="00B66777">
        <w:rPr>
          <w:bCs/>
        </w:rPr>
        <w:t>es on the effect of changes in the following on   physiolog</w:t>
      </w:r>
      <w:r w:rsidR="00BF2E9C" w:rsidRPr="00B66777">
        <w:rPr>
          <w:bCs/>
        </w:rPr>
        <w:t>ical processe</w:t>
      </w:r>
      <w:r w:rsidR="00764DF0" w:rsidRPr="00B66777">
        <w:rPr>
          <w:bCs/>
        </w:rPr>
        <w:t xml:space="preserve">s in farm animals </w:t>
      </w:r>
      <w:r w:rsidR="00BF2E9C" w:rsidRPr="00B66777">
        <w:rPr>
          <w:bCs/>
        </w:rPr>
        <w:t>a</w:t>
      </w:r>
      <w:r w:rsidR="00764DF0" w:rsidRPr="00B66777">
        <w:rPr>
          <w:bCs/>
        </w:rPr>
        <w:t xml:space="preserve">) Temperature </w:t>
      </w:r>
      <w:proofErr w:type="gramStart"/>
      <w:r w:rsidR="00BF2E9C" w:rsidRPr="00B66777">
        <w:rPr>
          <w:bCs/>
        </w:rPr>
        <w:t>b</w:t>
      </w:r>
      <w:r w:rsidRPr="00B66777">
        <w:rPr>
          <w:bCs/>
        </w:rPr>
        <w:t>)R</w:t>
      </w:r>
      <w:r w:rsidR="00764DF0" w:rsidRPr="00B66777">
        <w:rPr>
          <w:bCs/>
        </w:rPr>
        <w:t>elative</w:t>
      </w:r>
      <w:proofErr w:type="gramEnd"/>
      <w:r w:rsidR="00764DF0" w:rsidRPr="00B66777">
        <w:rPr>
          <w:bCs/>
        </w:rPr>
        <w:t xml:space="preserve"> Humidity </w:t>
      </w:r>
      <w:r w:rsidR="00BF2E9C" w:rsidRPr="00B66777">
        <w:rPr>
          <w:bCs/>
        </w:rPr>
        <w:t>c</w:t>
      </w:r>
      <w:r w:rsidR="003136B5" w:rsidRPr="00B66777">
        <w:rPr>
          <w:bCs/>
        </w:rPr>
        <w:t xml:space="preserve">) Light </w:t>
      </w:r>
    </w:p>
    <w:p w14:paraId="1B82CCF8" w14:textId="77777777" w:rsidR="003136B5" w:rsidRPr="00B66777" w:rsidRDefault="003136B5" w:rsidP="006721F3">
      <w:pPr>
        <w:pStyle w:val="ListParagraph"/>
        <w:numPr>
          <w:ilvl w:val="0"/>
          <w:numId w:val="91"/>
        </w:numPr>
        <w:autoSpaceDE w:val="0"/>
        <w:autoSpaceDN w:val="0"/>
        <w:adjustRightInd w:val="0"/>
        <w:jc w:val="both"/>
        <w:rPr>
          <w:bCs/>
        </w:rPr>
      </w:pPr>
      <w:r w:rsidRPr="00B66777">
        <w:rPr>
          <w:bCs/>
        </w:rPr>
        <w:t>State the ways to control rainfall and wind</w:t>
      </w:r>
      <w:r w:rsidR="00BF2E9C" w:rsidRPr="00B66777">
        <w:rPr>
          <w:bCs/>
        </w:rPr>
        <w:t>.</w:t>
      </w:r>
    </w:p>
    <w:p w14:paraId="03FE16A5" w14:textId="77777777" w:rsidR="003136B5" w:rsidRPr="00B66777" w:rsidRDefault="003136B5" w:rsidP="009615FA">
      <w:pPr>
        <w:autoSpaceDE w:val="0"/>
        <w:autoSpaceDN w:val="0"/>
        <w:adjustRightInd w:val="0"/>
        <w:jc w:val="both"/>
        <w:rPr>
          <w:bCs/>
        </w:rPr>
      </w:pPr>
    </w:p>
    <w:p w14:paraId="491D3810" w14:textId="77777777" w:rsidR="00401B96" w:rsidRPr="00B66777" w:rsidRDefault="00401B96" w:rsidP="009615FA">
      <w:pPr>
        <w:jc w:val="both"/>
      </w:pPr>
    </w:p>
    <w:p w14:paraId="00FCA0DF" w14:textId="77777777" w:rsidR="00A525CF" w:rsidRPr="00B66777" w:rsidRDefault="00A525CF" w:rsidP="009615FA">
      <w:pPr>
        <w:autoSpaceDE w:val="0"/>
        <w:autoSpaceDN w:val="0"/>
        <w:adjustRightInd w:val="0"/>
        <w:jc w:val="both"/>
        <w:rPr>
          <w:b/>
          <w:bCs/>
        </w:rPr>
      </w:pPr>
      <w:r w:rsidRPr="00B66777">
        <w:rPr>
          <w:b/>
          <w:bCs/>
        </w:rPr>
        <w:t>WEEKEND ASSIGNMENT</w:t>
      </w:r>
    </w:p>
    <w:p w14:paraId="76B4436E" w14:textId="77777777" w:rsidR="00F55EC7" w:rsidRPr="00B66777" w:rsidRDefault="00A525CF" w:rsidP="006721F3">
      <w:pPr>
        <w:numPr>
          <w:ilvl w:val="0"/>
          <w:numId w:val="48"/>
        </w:numPr>
        <w:autoSpaceDE w:val="0"/>
        <w:autoSpaceDN w:val="0"/>
        <w:adjustRightInd w:val="0"/>
        <w:jc w:val="both"/>
        <w:rPr>
          <w:bCs/>
        </w:rPr>
      </w:pPr>
      <w:r w:rsidRPr="00B66777">
        <w:rPr>
          <w:bCs/>
        </w:rPr>
        <w:t xml:space="preserve">The instrument used to measure the relative humidity is </w:t>
      </w:r>
      <w:proofErr w:type="spellStart"/>
      <w:proofErr w:type="gramStart"/>
      <w:r w:rsidR="00D07E74" w:rsidRPr="00B66777">
        <w:rPr>
          <w:bCs/>
        </w:rPr>
        <w:t>A.</w:t>
      </w:r>
      <w:r w:rsidRPr="00B66777">
        <w:rPr>
          <w:bCs/>
        </w:rPr>
        <w:t>thermometer</w:t>
      </w:r>
      <w:proofErr w:type="spellEnd"/>
      <w:proofErr w:type="gramEnd"/>
      <w:r w:rsidRPr="00B66777">
        <w:rPr>
          <w:bCs/>
        </w:rPr>
        <w:t xml:space="preserve"> </w:t>
      </w:r>
    </w:p>
    <w:p w14:paraId="7C8BCA8B" w14:textId="77777777" w:rsidR="00F55EC7" w:rsidRPr="00B66777" w:rsidRDefault="00D07E74" w:rsidP="00F55EC7">
      <w:pPr>
        <w:autoSpaceDE w:val="0"/>
        <w:autoSpaceDN w:val="0"/>
        <w:adjustRightInd w:val="0"/>
        <w:ind w:left="720"/>
        <w:jc w:val="both"/>
        <w:rPr>
          <w:bCs/>
        </w:rPr>
      </w:pPr>
      <w:proofErr w:type="spellStart"/>
      <w:proofErr w:type="gramStart"/>
      <w:r w:rsidRPr="00B66777">
        <w:rPr>
          <w:bCs/>
        </w:rPr>
        <w:t>B.</w:t>
      </w:r>
      <w:r w:rsidR="00A525CF" w:rsidRPr="00B66777">
        <w:rPr>
          <w:bCs/>
        </w:rPr>
        <w:t>anemometer</w:t>
      </w:r>
      <w:proofErr w:type="spellEnd"/>
      <w:proofErr w:type="gramEnd"/>
      <w:r w:rsidR="00A525CF" w:rsidRPr="00B66777">
        <w:rPr>
          <w:bCs/>
        </w:rPr>
        <w:t xml:space="preserve"> </w:t>
      </w:r>
      <w:proofErr w:type="spellStart"/>
      <w:r w:rsidRPr="00B66777">
        <w:rPr>
          <w:bCs/>
        </w:rPr>
        <w:t>C.</w:t>
      </w:r>
      <w:r w:rsidR="00A525CF" w:rsidRPr="00B66777">
        <w:rPr>
          <w:bCs/>
        </w:rPr>
        <w:t>hygrometer</w:t>
      </w:r>
      <w:proofErr w:type="spellEnd"/>
      <w:r w:rsidR="00A525CF" w:rsidRPr="00B66777">
        <w:rPr>
          <w:bCs/>
        </w:rPr>
        <w:t xml:space="preserve"> </w:t>
      </w:r>
      <w:proofErr w:type="spellStart"/>
      <w:r w:rsidRPr="00B66777">
        <w:rPr>
          <w:bCs/>
        </w:rPr>
        <w:t>D.</w:t>
      </w:r>
      <w:r w:rsidR="00A525CF" w:rsidRPr="00B66777">
        <w:rPr>
          <w:bCs/>
        </w:rPr>
        <w:t>hydrometer</w:t>
      </w:r>
      <w:proofErr w:type="spellEnd"/>
      <w:r w:rsidR="00A525CF" w:rsidRPr="00B66777">
        <w:rPr>
          <w:bCs/>
        </w:rPr>
        <w:t xml:space="preserve"> </w:t>
      </w:r>
    </w:p>
    <w:p w14:paraId="19E63E58" w14:textId="77777777" w:rsidR="00A525CF" w:rsidRPr="00B66777" w:rsidRDefault="00A525CF" w:rsidP="006721F3">
      <w:pPr>
        <w:numPr>
          <w:ilvl w:val="0"/>
          <w:numId w:val="48"/>
        </w:numPr>
        <w:autoSpaceDE w:val="0"/>
        <w:autoSpaceDN w:val="0"/>
        <w:adjustRightInd w:val="0"/>
        <w:jc w:val="both"/>
        <w:rPr>
          <w:bCs/>
        </w:rPr>
      </w:pPr>
      <w:r w:rsidRPr="00B66777">
        <w:rPr>
          <w:bCs/>
        </w:rPr>
        <w:t xml:space="preserve">Which of the climate factors is likely to have the greatest effect on animal production in Nigeria? </w:t>
      </w:r>
      <w:r w:rsidR="00D07E74" w:rsidRPr="00B66777">
        <w:rPr>
          <w:bCs/>
        </w:rPr>
        <w:t>A.</w:t>
      </w:r>
      <w:r w:rsidRPr="00B66777">
        <w:rPr>
          <w:bCs/>
        </w:rPr>
        <w:t xml:space="preserve"> temperature </w:t>
      </w:r>
      <w:proofErr w:type="spellStart"/>
      <w:r w:rsidR="00D07E74" w:rsidRPr="00B66777">
        <w:rPr>
          <w:bCs/>
        </w:rPr>
        <w:t>B.</w:t>
      </w:r>
      <w:r w:rsidRPr="00B66777">
        <w:rPr>
          <w:bCs/>
        </w:rPr>
        <w:t>air</w:t>
      </w:r>
      <w:proofErr w:type="spellEnd"/>
      <w:r w:rsidRPr="00B66777">
        <w:rPr>
          <w:bCs/>
        </w:rPr>
        <w:t xml:space="preserve"> movement </w:t>
      </w:r>
      <w:r w:rsidR="00D07E74" w:rsidRPr="00B66777">
        <w:rPr>
          <w:bCs/>
        </w:rPr>
        <w:t>C.</w:t>
      </w:r>
      <w:r w:rsidRPr="00B66777">
        <w:rPr>
          <w:bCs/>
        </w:rPr>
        <w:t xml:space="preserve"> rainfall </w:t>
      </w:r>
      <w:proofErr w:type="spellStart"/>
      <w:proofErr w:type="gramStart"/>
      <w:r w:rsidR="00D07E74" w:rsidRPr="00B66777">
        <w:rPr>
          <w:bCs/>
        </w:rPr>
        <w:t>D.</w:t>
      </w:r>
      <w:r w:rsidRPr="00B66777">
        <w:rPr>
          <w:bCs/>
        </w:rPr>
        <w:t>pressure</w:t>
      </w:r>
      <w:proofErr w:type="spellEnd"/>
      <w:proofErr w:type="gramEnd"/>
      <w:r w:rsidRPr="00B66777">
        <w:rPr>
          <w:bCs/>
        </w:rPr>
        <w:t xml:space="preserve"> </w:t>
      </w:r>
    </w:p>
    <w:p w14:paraId="30F27596" w14:textId="77777777" w:rsidR="00F55EC7" w:rsidRPr="00B66777" w:rsidRDefault="00A525CF" w:rsidP="006721F3">
      <w:pPr>
        <w:numPr>
          <w:ilvl w:val="0"/>
          <w:numId w:val="48"/>
        </w:numPr>
        <w:autoSpaceDE w:val="0"/>
        <w:autoSpaceDN w:val="0"/>
        <w:adjustRightInd w:val="0"/>
        <w:jc w:val="both"/>
        <w:rPr>
          <w:bCs/>
        </w:rPr>
      </w:pPr>
      <w:r w:rsidRPr="00B66777">
        <w:rPr>
          <w:bCs/>
        </w:rPr>
        <w:t xml:space="preserve">The factors that can predispose animals to diseases include the following except </w:t>
      </w:r>
      <w:r w:rsidR="00D07E74" w:rsidRPr="00B66777">
        <w:rPr>
          <w:bCs/>
        </w:rPr>
        <w:t>A.</w:t>
      </w:r>
      <w:r w:rsidRPr="00B66777">
        <w:rPr>
          <w:bCs/>
        </w:rPr>
        <w:t xml:space="preserve"> poor housing </w:t>
      </w:r>
      <w:r w:rsidR="00D07E74" w:rsidRPr="00B66777">
        <w:rPr>
          <w:bCs/>
        </w:rPr>
        <w:t>B.</w:t>
      </w:r>
      <w:r w:rsidRPr="00B66777">
        <w:rPr>
          <w:bCs/>
        </w:rPr>
        <w:t xml:space="preserve"> malnutrition </w:t>
      </w:r>
      <w:r w:rsidR="00D07E74" w:rsidRPr="00B66777">
        <w:rPr>
          <w:bCs/>
        </w:rPr>
        <w:t>C.</w:t>
      </w:r>
      <w:r w:rsidRPr="00B66777">
        <w:rPr>
          <w:bCs/>
        </w:rPr>
        <w:t xml:space="preserve"> immunity </w:t>
      </w:r>
      <w:r w:rsidR="00D07E74" w:rsidRPr="00B66777">
        <w:rPr>
          <w:bCs/>
        </w:rPr>
        <w:t>D.</w:t>
      </w:r>
      <w:r w:rsidRPr="00B66777">
        <w:rPr>
          <w:bCs/>
        </w:rPr>
        <w:t xml:space="preserve"> physical injuries </w:t>
      </w:r>
    </w:p>
    <w:p w14:paraId="6095B722" w14:textId="77777777" w:rsidR="00F55EC7" w:rsidRPr="00B66777" w:rsidRDefault="00A525CF" w:rsidP="006721F3">
      <w:pPr>
        <w:numPr>
          <w:ilvl w:val="0"/>
          <w:numId w:val="48"/>
        </w:numPr>
        <w:autoSpaceDE w:val="0"/>
        <w:autoSpaceDN w:val="0"/>
        <w:adjustRightInd w:val="0"/>
        <w:jc w:val="both"/>
        <w:rPr>
          <w:bCs/>
        </w:rPr>
      </w:pPr>
      <w:r w:rsidRPr="00B66777">
        <w:rPr>
          <w:bCs/>
        </w:rPr>
        <w:t xml:space="preserve">The effects of high environmental temperature on dairy cows include the following except </w:t>
      </w:r>
      <w:r w:rsidR="00D07E74" w:rsidRPr="00B66777">
        <w:rPr>
          <w:bCs/>
        </w:rPr>
        <w:t>A.</w:t>
      </w:r>
      <w:r w:rsidRPr="00B66777">
        <w:rPr>
          <w:bCs/>
        </w:rPr>
        <w:t xml:space="preserve"> fever </w:t>
      </w:r>
      <w:proofErr w:type="spellStart"/>
      <w:proofErr w:type="gramStart"/>
      <w:r w:rsidR="00D07E74" w:rsidRPr="00B66777">
        <w:rPr>
          <w:bCs/>
        </w:rPr>
        <w:t>B.</w:t>
      </w:r>
      <w:r w:rsidRPr="00B66777">
        <w:rPr>
          <w:bCs/>
        </w:rPr>
        <w:t>high</w:t>
      </w:r>
      <w:proofErr w:type="spellEnd"/>
      <w:proofErr w:type="gramEnd"/>
      <w:r w:rsidRPr="00B66777">
        <w:rPr>
          <w:bCs/>
        </w:rPr>
        <w:t xml:space="preserve"> feed intake </w:t>
      </w:r>
      <w:proofErr w:type="spellStart"/>
      <w:r w:rsidR="00D07E74" w:rsidRPr="00B66777">
        <w:rPr>
          <w:bCs/>
        </w:rPr>
        <w:t>C.</w:t>
      </w:r>
      <w:r w:rsidRPr="00B66777">
        <w:rPr>
          <w:bCs/>
        </w:rPr>
        <w:t>high</w:t>
      </w:r>
      <w:proofErr w:type="spellEnd"/>
      <w:r w:rsidRPr="00B66777">
        <w:rPr>
          <w:bCs/>
        </w:rPr>
        <w:t xml:space="preserve"> water intake </w:t>
      </w:r>
      <w:proofErr w:type="spellStart"/>
      <w:r w:rsidR="00D07E74" w:rsidRPr="00B66777">
        <w:rPr>
          <w:bCs/>
        </w:rPr>
        <w:t>D.</w:t>
      </w:r>
      <w:r w:rsidR="00F55EC7" w:rsidRPr="00B66777">
        <w:rPr>
          <w:bCs/>
        </w:rPr>
        <w:t>low</w:t>
      </w:r>
      <w:proofErr w:type="spellEnd"/>
      <w:r w:rsidR="00F55EC7" w:rsidRPr="00B66777">
        <w:rPr>
          <w:bCs/>
        </w:rPr>
        <w:t xml:space="preserve"> milk production</w:t>
      </w:r>
    </w:p>
    <w:p w14:paraId="6A9F83AB" w14:textId="77777777" w:rsidR="00F55EC7" w:rsidRPr="00B66777" w:rsidRDefault="00A525CF" w:rsidP="006721F3">
      <w:pPr>
        <w:numPr>
          <w:ilvl w:val="0"/>
          <w:numId w:val="48"/>
        </w:numPr>
        <w:autoSpaceDE w:val="0"/>
        <w:autoSpaceDN w:val="0"/>
        <w:adjustRightInd w:val="0"/>
        <w:jc w:val="both"/>
        <w:rPr>
          <w:bCs/>
        </w:rPr>
      </w:pPr>
      <w:r w:rsidRPr="00B66777">
        <w:rPr>
          <w:bCs/>
        </w:rPr>
        <w:t xml:space="preserve">The equatorial rain forest belt is not usually used for cattle production because of the </w:t>
      </w:r>
      <w:r w:rsidR="00D07E74" w:rsidRPr="00B66777">
        <w:rPr>
          <w:bCs/>
        </w:rPr>
        <w:t>A.</w:t>
      </w:r>
      <w:r w:rsidRPr="00B66777">
        <w:rPr>
          <w:bCs/>
        </w:rPr>
        <w:t xml:space="preserve"> low relative humidity </w:t>
      </w:r>
      <w:proofErr w:type="spellStart"/>
      <w:proofErr w:type="gramStart"/>
      <w:r w:rsidR="00D07E74" w:rsidRPr="00B66777">
        <w:rPr>
          <w:bCs/>
        </w:rPr>
        <w:t>B.</w:t>
      </w:r>
      <w:r w:rsidRPr="00B66777">
        <w:rPr>
          <w:bCs/>
        </w:rPr>
        <w:t>absence</w:t>
      </w:r>
      <w:proofErr w:type="spellEnd"/>
      <w:proofErr w:type="gramEnd"/>
      <w:r w:rsidRPr="00B66777">
        <w:rPr>
          <w:bCs/>
        </w:rPr>
        <w:t xml:space="preserve"> of  natural grasslands </w:t>
      </w:r>
      <w:proofErr w:type="spellStart"/>
      <w:r w:rsidR="00D07E74" w:rsidRPr="00B66777">
        <w:rPr>
          <w:bCs/>
        </w:rPr>
        <w:t>C.</w:t>
      </w:r>
      <w:r w:rsidRPr="00B66777">
        <w:rPr>
          <w:bCs/>
        </w:rPr>
        <w:t>incidence</w:t>
      </w:r>
      <w:proofErr w:type="spellEnd"/>
      <w:r w:rsidRPr="00B66777">
        <w:rPr>
          <w:bCs/>
        </w:rPr>
        <w:t xml:space="preserve"> of Tsetse flies </w:t>
      </w:r>
    </w:p>
    <w:p w14:paraId="048B1BAE" w14:textId="77777777" w:rsidR="00A525CF" w:rsidRPr="00B66777" w:rsidRDefault="00D07E74" w:rsidP="00F55EC7">
      <w:pPr>
        <w:autoSpaceDE w:val="0"/>
        <w:autoSpaceDN w:val="0"/>
        <w:adjustRightInd w:val="0"/>
        <w:ind w:left="720"/>
        <w:jc w:val="both"/>
        <w:rPr>
          <w:bCs/>
        </w:rPr>
      </w:pPr>
      <w:proofErr w:type="spellStart"/>
      <w:r w:rsidRPr="00B66777">
        <w:rPr>
          <w:bCs/>
        </w:rPr>
        <w:t>D.</w:t>
      </w:r>
      <w:r w:rsidR="00A525CF" w:rsidRPr="00B66777">
        <w:rPr>
          <w:bCs/>
        </w:rPr>
        <w:t>dense</w:t>
      </w:r>
      <w:proofErr w:type="spellEnd"/>
      <w:r w:rsidR="00A525CF" w:rsidRPr="00B66777">
        <w:rPr>
          <w:bCs/>
        </w:rPr>
        <w:t xml:space="preserve"> vegetation</w:t>
      </w:r>
    </w:p>
    <w:p w14:paraId="67B18C8B" w14:textId="77777777" w:rsidR="009F1A94" w:rsidRPr="00B66777" w:rsidRDefault="009F1A94" w:rsidP="009615FA">
      <w:pPr>
        <w:autoSpaceDE w:val="0"/>
        <w:autoSpaceDN w:val="0"/>
        <w:adjustRightInd w:val="0"/>
        <w:jc w:val="both"/>
        <w:rPr>
          <w:b/>
          <w:bCs/>
        </w:rPr>
      </w:pPr>
    </w:p>
    <w:p w14:paraId="2169A264" w14:textId="77777777" w:rsidR="00A525CF" w:rsidRPr="00B66777" w:rsidRDefault="00A525CF" w:rsidP="009615FA">
      <w:pPr>
        <w:autoSpaceDE w:val="0"/>
        <w:autoSpaceDN w:val="0"/>
        <w:adjustRightInd w:val="0"/>
        <w:jc w:val="both"/>
        <w:rPr>
          <w:bCs/>
        </w:rPr>
      </w:pPr>
      <w:r w:rsidRPr="00B66777">
        <w:rPr>
          <w:b/>
          <w:bCs/>
        </w:rPr>
        <w:t>THEORY</w:t>
      </w:r>
    </w:p>
    <w:p w14:paraId="6C878D66" w14:textId="77777777" w:rsidR="00A525CF" w:rsidRPr="00B66777" w:rsidRDefault="003136B5" w:rsidP="006721F3">
      <w:pPr>
        <w:numPr>
          <w:ilvl w:val="0"/>
          <w:numId w:val="47"/>
        </w:numPr>
        <w:autoSpaceDE w:val="0"/>
        <w:autoSpaceDN w:val="0"/>
        <w:adjustRightInd w:val="0"/>
        <w:ind w:left="720"/>
        <w:jc w:val="both"/>
        <w:rPr>
          <w:bCs/>
        </w:rPr>
      </w:pPr>
      <w:r w:rsidRPr="00B66777">
        <w:rPr>
          <w:bCs/>
        </w:rPr>
        <w:t xml:space="preserve">Discuss </w:t>
      </w:r>
      <w:proofErr w:type="spellStart"/>
      <w:r w:rsidRPr="00B66777">
        <w:rPr>
          <w:bCs/>
        </w:rPr>
        <w:t>briefly</w:t>
      </w:r>
      <w:r w:rsidR="00D07E74" w:rsidRPr="00B66777">
        <w:rPr>
          <w:bCs/>
        </w:rPr>
        <w:t>A.</w:t>
      </w:r>
      <w:r w:rsidR="00A525CF" w:rsidRPr="00B66777">
        <w:rPr>
          <w:bCs/>
        </w:rPr>
        <w:t>rainfall</w:t>
      </w:r>
      <w:proofErr w:type="spellEnd"/>
      <w:r w:rsidR="00A525CF" w:rsidRPr="00B66777">
        <w:rPr>
          <w:bCs/>
        </w:rPr>
        <w:t xml:space="preserve"> </w:t>
      </w:r>
      <w:proofErr w:type="spellStart"/>
      <w:proofErr w:type="gramStart"/>
      <w:r w:rsidR="00D07E74" w:rsidRPr="00B66777">
        <w:rPr>
          <w:bCs/>
        </w:rPr>
        <w:t>B.</w:t>
      </w:r>
      <w:r w:rsidR="00A525CF" w:rsidRPr="00B66777">
        <w:rPr>
          <w:bCs/>
        </w:rPr>
        <w:t>light</w:t>
      </w:r>
      <w:proofErr w:type="spellEnd"/>
      <w:proofErr w:type="gramEnd"/>
      <w:r w:rsidR="00A525CF" w:rsidRPr="00B66777">
        <w:rPr>
          <w:bCs/>
        </w:rPr>
        <w:t xml:space="preserve"> </w:t>
      </w:r>
      <w:proofErr w:type="spellStart"/>
      <w:r w:rsidR="00D07E74" w:rsidRPr="00B66777">
        <w:rPr>
          <w:bCs/>
        </w:rPr>
        <w:t>C.</w:t>
      </w:r>
      <w:r w:rsidR="00A525CF" w:rsidRPr="00B66777">
        <w:rPr>
          <w:bCs/>
        </w:rPr>
        <w:t>temperature</w:t>
      </w:r>
      <w:proofErr w:type="spellEnd"/>
      <w:r w:rsidR="00A525CF" w:rsidRPr="00B66777">
        <w:rPr>
          <w:bCs/>
        </w:rPr>
        <w:t xml:space="preserve"> in relation to poultry production</w:t>
      </w:r>
      <w:r w:rsidR="00425E32" w:rsidRPr="00B66777">
        <w:rPr>
          <w:bCs/>
        </w:rPr>
        <w:t>.</w:t>
      </w:r>
    </w:p>
    <w:p w14:paraId="27486F4D" w14:textId="77777777" w:rsidR="00425E32" w:rsidRPr="00B66777" w:rsidRDefault="00425E32" w:rsidP="006721F3">
      <w:pPr>
        <w:numPr>
          <w:ilvl w:val="0"/>
          <w:numId w:val="47"/>
        </w:numPr>
        <w:autoSpaceDE w:val="0"/>
        <w:autoSpaceDN w:val="0"/>
        <w:adjustRightInd w:val="0"/>
        <w:ind w:left="720"/>
        <w:jc w:val="both"/>
        <w:rPr>
          <w:bCs/>
        </w:rPr>
      </w:pPr>
      <w:r w:rsidRPr="00B66777">
        <w:rPr>
          <w:bCs/>
        </w:rPr>
        <w:t>Write short note on the effect of temperature on brooding of chicks.</w:t>
      </w:r>
    </w:p>
    <w:p w14:paraId="20E2B085" w14:textId="77777777" w:rsidR="009F1A94" w:rsidRPr="00B66777" w:rsidRDefault="009F1A94" w:rsidP="009E79F2">
      <w:pPr>
        <w:pStyle w:val="NoSpacing"/>
        <w:rPr>
          <w:rFonts w:ascii="Times New Roman" w:hAnsi="Times New Roman"/>
          <w:b/>
          <w:bCs/>
          <w:sz w:val="24"/>
          <w:szCs w:val="24"/>
        </w:rPr>
      </w:pPr>
    </w:p>
    <w:p w14:paraId="339AA619" w14:textId="77777777" w:rsidR="009F1A94" w:rsidRPr="00B66777" w:rsidRDefault="009F1A94" w:rsidP="009E79F2">
      <w:pPr>
        <w:pStyle w:val="NoSpacing"/>
        <w:rPr>
          <w:rFonts w:ascii="Times New Roman" w:hAnsi="Times New Roman"/>
          <w:b/>
          <w:bCs/>
          <w:sz w:val="24"/>
          <w:szCs w:val="24"/>
        </w:rPr>
      </w:pPr>
    </w:p>
    <w:p w14:paraId="4EE2E75F" w14:textId="77777777" w:rsidR="002824D9" w:rsidRPr="00B66777" w:rsidRDefault="002824D9" w:rsidP="009E79F2">
      <w:pPr>
        <w:pStyle w:val="NoSpacing"/>
        <w:rPr>
          <w:rFonts w:ascii="Times New Roman" w:hAnsi="Times New Roman"/>
          <w:b/>
          <w:bCs/>
          <w:sz w:val="24"/>
          <w:szCs w:val="24"/>
        </w:rPr>
      </w:pPr>
      <w:r w:rsidRPr="00B66777">
        <w:rPr>
          <w:rFonts w:ascii="Times New Roman" w:hAnsi="Times New Roman"/>
          <w:b/>
          <w:bCs/>
          <w:sz w:val="24"/>
          <w:szCs w:val="24"/>
        </w:rPr>
        <w:t>WEEK NINE</w:t>
      </w:r>
    </w:p>
    <w:p w14:paraId="71D2FCA1" w14:textId="77777777" w:rsidR="002824D9" w:rsidRPr="00B66777" w:rsidRDefault="002824D9" w:rsidP="009E79F2">
      <w:pPr>
        <w:pStyle w:val="NoSpacing"/>
        <w:rPr>
          <w:rFonts w:ascii="Times New Roman" w:hAnsi="Times New Roman"/>
          <w:b/>
          <w:bCs/>
          <w:sz w:val="24"/>
          <w:szCs w:val="24"/>
        </w:rPr>
      </w:pPr>
      <w:r w:rsidRPr="00B66777">
        <w:rPr>
          <w:rFonts w:ascii="Times New Roman" w:hAnsi="Times New Roman"/>
          <w:b/>
          <w:bCs/>
          <w:sz w:val="24"/>
          <w:szCs w:val="24"/>
        </w:rPr>
        <w:t>LIVESTOCK MANAGEMENT</w:t>
      </w:r>
    </w:p>
    <w:p w14:paraId="46329384" w14:textId="77777777" w:rsidR="00764DF0" w:rsidRPr="00B66777" w:rsidRDefault="00862269" w:rsidP="009615FA">
      <w:pPr>
        <w:pStyle w:val="NoSpacing"/>
        <w:jc w:val="both"/>
        <w:rPr>
          <w:rFonts w:ascii="Times New Roman" w:hAnsi="Times New Roman"/>
          <w:b/>
          <w:bCs/>
          <w:sz w:val="24"/>
          <w:szCs w:val="24"/>
        </w:rPr>
      </w:pPr>
      <w:r w:rsidRPr="00B66777">
        <w:rPr>
          <w:rFonts w:ascii="Times New Roman" w:hAnsi="Times New Roman"/>
          <w:b/>
          <w:bCs/>
          <w:sz w:val="24"/>
          <w:szCs w:val="24"/>
        </w:rPr>
        <w:t>CONTENT</w:t>
      </w:r>
    </w:p>
    <w:p w14:paraId="1D51FF81" w14:textId="77777777" w:rsidR="0013433B" w:rsidRPr="00B66777" w:rsidRDefault="0013433B" w:rsidP="009615FA">
      <w:pPr>
        <w:pStyle w:val="NoSpacing"/>
        <w:jc w:val="both"/>
        <w:rPr>
          <w:rFonts w:ascii="Times New Roman" w:hAnsi="Times New Roman"/>
          <w:b/>
          <w:bCs/>
          <w:sz w:val="24"/>
          <w:szCs w:val="24"/>
        </w:rPr>
      </w:pPr>
      <w:r w:rsidRPr="00B66777">
        <w:rPr>
          <w:rFonts w:ascii="Times New Roman" w:hAnsi="Times New Roman"/>
          <w:sz w:val="24"/>
          <w:szCs w:val="24"/>
        </w:rPr>
        <w:t>MANAGEMENT OF A MONOGASTRIC ANIMAL (PIGS)</w:t>
      </w:r>
    </w:p>
    <w:p w14:paraId="6DC3B574" w14:textId="77777777" w:rsidR="0013433B" w:rsidRPr="00B66777" w:rsidRDefault="0013433B" w:rsidP="00764DF0">
      <w:pPr>
        <w:pStyle w:val="NoSpacing"/>
        <w:numPr>
          <w:ilvl w:val="0"/>
          <w:numId w:val="50"/>
        </w:numPr>
        <w:ind w:left="720"/>
        <w:jc w:val="both"/>
        <w:rPr>
          <w:rFonts w:ascii="Times New Roman" w:hAnsi="Times New Roman"/>
          <w:sz w:val="24"/>
          <w:szCs w:val="24"/>
        </w:rPr>
      </w:pPr>
      <w:r w:rsidRPr="00B66777">
        <w:rPr>
          <w:rFonts w:ascii="Times New Roman" w:hAnsi="Times New Roman"/>
          <w:sz w:val="24"/>
          <w:szCs w:val="24"/>
        </w:rPr>
        <w:t xml:space="preserve">Terms used in </w:t>
      </w:r>
      <w:proofErr w:type="gramStart"/>
      <w:r w:rsidRPr="00B66777">
        <w:rPr>
          <w:rFonts w:ascii="Times New Roman" w:hAnsi="Times New Roman"/>
          <w:sz w:val="24"/>
          <w:szCs w:val="24"/>
        </w:rPr>
        <w:t>pigs</w:t>
      </w:r>
      <w:proofErr w:type="gramEnd"/>
      <w:r w:rsidRPr="00B66777">
        <w:rPr>
          <w:rFonts w:ascii="Times New Roman" w:hAnsi="Times New Roman"/>
          <w:sz w:val="24"/>
          <w:szCs w:val="24"/>
        </w:rPr>
        <w:t xml:space="preserve"> management</w:t>
      </w:r>
    </w:p>
    <w:p w14:paraId="081508D2" w14:textId="77777777" w:rsidR="0013433B" w:rsidRPr="00B66777" w:rsidRDefault="0013433B" w:rsidP="00764DF0">
      <w:pPr>
        <w:pStyle w:val="NoSpacing"/>
        <w:numPr>
          <w:ilvl w:val="0"/>
          <w:numId w:val="50"/>
        </w:numPr>
        <w:ind w:left="720"/>
        <w:jc w:val="both"/>
        <w:rPr>
          <w:rFonts w:ascii="Times New Roman" w:hAnsi="Times New Roman"/>
          <w:sz w:val="24"/>
          <w:szCs w:val="24"/>
        </w:rPr>
      </w:pPr>
      <w:r w:rsidRPr="00B66777">
        <w:rPr>
          <w:rFonts w:ascii="Times New Roman" w:hAnsi="Times New Roman"/>
          <w:sz w:val="24"/>
          <w:szCs w:val="24"/>
        </w:rPr>
        <w:t>Breeds of pigs</w:t>
      </w:r>
    </w:p>
    <w:p w14:paraId="2A002680" w14:textId="77777777" w:rsidR="0013433B" w:rsidRPr="00B66777" w:rsidRDefault="0013433B" w:rsidP="00764DF0">
      <w:pPr>
        <w:pStyle w:val="NoSpacing"/>
        <w:numPr>
          <w:ilvl w:val="0"/>
          <w:numId w:val="50"/>
        </w:numPr>
        <w:ind w:left="720"/>
        <w:jc w:val="both"/>
        <w:rPr>
          <w:rFonts w:ascii="Times New Roman" w:hAnsi="Times New Roman"/>
          <w:sz w:val="24"/>
          <w:szCs w:val="24"/>
        </w:rPr>
      </w:pPr>
      <w:r w:rsidRPr="00B66777">
        <w:rPr>
          <w:rFonts w:ascii="Times New Roman" w:hAnsi="Times New Roman"/>
          <w:sz w:val="24"/>
          <w:szCs w:val="24"/>
        </w:rPr>
        <w:t>Characteristics of pigs</w:t>
      </w:r>
    </w:p>
    <w:p w14:paraId="62D1B78B" w14:textId="77777777" w:rsidR="0013433B" w:rsidRPr="00B66777" w:rsidRDefault="0013433B" w:rsidP="00764DF0">
      <w:pPr>
        <w:pStyle w:val="NoSpacing"/>
        <w:numPr>
          <w:ilvl w:val="0"/>
          <w:numId w:val="50"/>
        </w:numPr>
        <w:ind w:left="720"/>
        <w:jc w:val="both"/>
        <w:rPr>
          <w:rFonts w:ascii="Times New Roman" w:hAnsi="Times New Roman"/>
          <w:sz w:val="24"/>
          <w:szCs w:val="24"/>
        </w:rPr>
      </w:pPr>
      <w:r w:rsidRPr="00B66777">
        <w:rPr>
          <w:rFonts w:ascii="Times New Roman" w:hAnsi="Times New Roman"/>
          <w:sz w:val="24"/>
          <w:szCs w:val="24"/>
        </w:rPr>
        <w:t>System of rearing pigs</w:t>
      </w:r>
    </w:p>
    <w:p w14:paraId="227B2E6F" w14:textId="77777777" w:rsidR="0013433B" w:rsidRPr="00B66777" w:rsidRDefault="0013433B" w:rsidP="00764DF0">
      <w:pPr>
        <w:pStyle w:val="NoSpacing"/>
        <w:numPr>
          <w:ilvl w:val="0"/>
          <w:numId w:val="50"/>
        </w:numPr>
        <w:ind w:left="720"/>
        <w:jc w:val="both"/>
        <w:rPr>
          <w:rFonts w:ascii="Times New Roman" w:hAnsi="Times New Roman"/>
          <w:sz w:val="24"/>
          <w:szCs w:val="24"/>
        </w:rPr>
      </w:pPr>
      <w:r w:rsidRPr="00B66777">
        <w:rPr>
          <w:rFonts w:ascii="Times New Roman" w:hAnsi="Times New Roman"/>
          <w:sz w:val="24"/>
          <w:szCs w:val="24"/>
        </w:rPr>
        <w:t>Housing, feeding and hygiene</w:t>
      </w:r>
    </w:p>
    <w:p w14:paraId="6AB1111E" w14:textId="77777777" w:rsidR="0013433B" w:rsidRPr="00B66777" w:rsidRDefault="0013433B" w:rsidP="00764DF0">
      <w:pPr>
        <w:pStyle w:val="NoSpacing"/>
        <w:numPr>
          <w:ilvl w:val="0"/>
          <w:numId w:val="50"/>
        </w:numPr>
        <w:ind w:left="720"/>
        <w:jc w:val="both"/>
        <w:rPr>
          <w:rFonts w:ascii="Times New Roman" w:hAnsi="Times New Roman"/>
          <w:sz w:val="24"/>
          <w:szCs w:val="24"/>
        </w:rPr>
      </w:pPr>
      <w:r w:rsidRPr="00B66777">
        <w:rPr>
          <w:rFonts w:ascii="Times New Roman" w:hAnsi="Times New Roman"/>
          <w:sz w:val="24"/>
          <w:szCs w:val="24"/>
        </w:rPr>
        <w:lastRenderedPageBreak/>
        <w:t>Management of pigs</w:t>
      </w:r>
    </w:p>
    <w:p w14:paraId="25EA9FF7" w14:textId="77777777" w:rsidR="0013433B" w:rsidRPr="00B66777" w:rsidRDefault="00425E32" w:rsidP="009615FA">
      <w:pPr>
        <w:pStyle w:val="NoSpacing"/>
        <w:jc w:val="both"/>
        <w:rPr>
          <w:rFonts w:ascii="Times New Roman" w:hAnsi="Times New Roman"/>
          <w:sz w:val="24"/>
          <w:szCs w:val="24"/>
        </w:rPr>
      </w:pPr>
      <w:r w:rsidRPr="00B66777">
        <w:rPr>
          <w:rFonts w:ascii="Times New Roman" w:hAnsi="Times New Roman"/>
          <w:sz w:val="24"/>
          <w:szCs w:val="24"/>
        </w:rPr>
        <w:t>Pigs are non-ruminant animals in the genus sus, within even-toed ungulate</w:t>
      </w:r>
      <w:r w:rsidR="0013433B" w:rsidRPr="00B66777">
        <w:rPr>
          <w:rFonts w:ascii="Times New Roman" w:hAnsi="Times New Roman"/>
          <w:sz w:val="24"/>
          <w:szCs w:val="24"/>
        </w:rPr>
        <w:t xml:space="preserve"> family </w:t>
      </w:r>
      <w:proofErr w:type="spellStart"/>
      <w:r w:rsidR="002756E5" w:rsidRPr="00B66777">
        <w:rPr>
          <w:rFonts w:ascii="Times New Roman" w:hAnsi="Times New Roman"/>
          <w:sz w:val="24"/>
          <w:szCs w:val="24"/>
        </w:rPr>
        <w:t>suidae</w:t>
      </w:r>
      <w:proofErr w:type="spellEnd"/>
      <w:r w:rsidR="0013433B" w:rsidRPr="00B66777">
        <w:rPr>
          <w:rFonts w:ascii="Times New Roman" w:hAnsi="Times New Roman"/>
          <w:sz w:val="24"/>
          <w:szCs w:val="24"/>
        </w:rPr>
        <w:t>. They are primarily reared for meat.</w:t>
      </w:r>
    </w:p>
    <w:p w14:paraId="35078812" w14:textId="77777777" w:rsidR="002756E5" w:rsidRPr="00B66777" w:rsidRDefault="002756E5" w:rsidP="009615FA">
      <w:pPr>
        <w:pStyle w:val="NoSpacing"/>
        <w:jc w:val="both"/>
        <w:rPr>
          <w:rFonts w:ascii="Times New Roman" w:hAnsi="Times New Roman"/>
          <w:b/>
          <w:bCs/>
          <w:sz w:val="24"/>
          <w:szCs w:val="24"/>
        </w:rPr>
      </w:pPr>
    </w:p>
    <w:p w14:paraId="7CFBDCFF" w14:textId="77777777" w:rsidR="0013433B" w:rsidRPr="00B66777" w:rsidRDefault="0013433B" w:rsidP="009615FA">
      <w:pPr>
        <w:pStyle w:val="NoSpacing"/>
        <w:jc w:val="both"/>
        <w:rPr>
          <w:rFonts w:ascii="Times New Roman" w:hAnsi="Times New Roman"/>
          <w:bCs/>
          <w:sz w:val="24"/>
          <w:szCs w:val="24"/>
        </w:rPr>
      </w:pPr>
      <w:r w:rsidRPr="00B66777">
        <w:rPr>
          <w:rFonts w:ascii="Times New Roman" w:hAnsi="Times New Roman"/>
          <w:bCs/>
          <w:sz w:val="24"/>
          <w:szCs w:val="24"/>
        </w:rPr>
        <w:t>TERMS USED IN PIGS MANAGEMENT</w:t>
      </w:r>
    </w:p>
    <w:p w14:paraId="655A2742" w14:textId="77777777" w:rsidR="009A287E" w:rsidRPr="00B66777" w:rsidRDefault="002756E5" w:rsidP="009615FA">
      <w:pPr>
        <w:pStyle w:val="NoSpacing"/>
        <w:ind w:left="360"/>
        <w:jc w:val="both"/>
        <w:rPr>
          <w:rFonts w:ascii="Times New Roman" w:hAnsi="Times New Roman"/>
          <w:sz w:val="24"/>
          <w:szCs w:val="24"/>
        </w:rPr>
      </w:pPr>
      <w:r w:rsidRPr="00B66777">
        <w:rPr>
          <w:rFonts w:ascii="Times New Roman" w:hAnsi="Times New Roman"/>
          <w:sz w:val="24"/>
          <w:szCs w:val="24"/>
        </w:rPr>
        <w:t>Boar: a mature male pig</w:t>
      </w:r>
      <w:r w:rsidR="009A287E" w:rsidRPr="00B66777">
        <w:rPr>
          <w:rFonts w:ascii="Times New Roman" w:hAnsi="Times New Roman"/>
          <w:sz w:val="24"/>
          <w:szCs w:val="24"/>
        </w:rPr>
        <w:tab/>
      </w:r>
      <w:r w:rsidR="009A287E" w:rsidRPr="00B66777">
        <w:rPr>
          <w:rFonts w:ascii="Times New Roman" w:hAnsi="Times New Roman"/>
          <w:sz w:val="24"/>
          <w:szCs w:val="24"/>
        </w:rPr>
        <w:tab/>
      </w:r>
      <w:r w:rsidR="009A287E" w:rsidRPr="00B66777">
        <w:rPr>
          <w:rFonts w:ascii="Times New Roman" w:hAnsi="Times New Roman"/>
          <w:sz w:val="24"/>
          <w:szCs w:val="24"/>
        </w:rPr>
        <w:tab/>
      </w:r>
      <w:r w:rsidRPr="00B66777">
        <w:rPr>
          <w:rFonts w:ascii="Times New Roman" w:hAnsi="Times New Roman"/>
          <w:sz w:val="24"/>
          <w:szCs w:val="24"/>
        </w:rPr>
        <w:t>Sow: a mature female pig</w:t>
      </w:r>
      <w:r w:rsidR="009A287E" w:rsidRPr="00B66777">
        <w:rPr>
          <w:rFonts w:ascii="Times New Roman" w:hAnsi="Times New Roman"/>
          <w:sz w:val="24"/>
          <w:szCs w:val="24"/>
        </w:rPr>
        <w:tab/>
      </w:r>
    </w:p>
    <w:p w14:paraId="4EA0FC4C" w14:textId="77777777" w:rsidR="0013433B" w:rsidRPr="00B66777" w:rsidRDefault="002756E5" w:rsidP="009615FA">
      <w:pPr>
        <w:pStyle w:val="NoSpacing"/>
        <w:ind w:left="360"/>
        <w:jc w:val="both"/>
        <w:rPr>
          <w:rFonts w:ascii="Times New Roman" w:hAnsi="Times New Roman"/>
          <w:sz w:val="24"/>
          <w:szCs w:val="24"/>
        </w:rPr>
      </w:pPr>
      <w:r w:rsidRPr="00B66777">
        <w:rPr>
          <w:rFonts w:ascii="Times New Roman" w:hAnsi="Times New Roman"/>
          <w:sz w:val="24"/>
          <w:szCs w:val="24"/>
        </w:rPr>
        <w:t>Piglet: young or baby pig</w:t>
      </w:r>
      <w:r w:rsidR="009A287E" w:rsidRPr="00B66777">
        <w:rPr>
          <w:rFonts w:ascii="Times New Roman" w:hAnsi="Times New Roman"/>
          <w:sz w:val="24"/>
          <w:szCs w:val="24"/>
        </w:rPr>
        <w:t xml:space="preserve"> farrowed</w:t>
      </w:r>
      <w:r w:rsidR="0056625D" w:rsidRPr="00B66777">
        <w:rPr>
          <w:rFonts w:ascii="Times New Roman" w:hAnsi="Times New Roman"/>
          <w:sz w:val="24"/>
          <w:szCs w:val="24"/>
        </w:rPr>
        <w:tab/>
        <w:t>Barrow: a castrated male pig</w:t>
      </w:r>
    </w:p>
    <w:p w14:paraId="10FBC9FA" w14:textId="77777777" w:rsidR="0013433B" w:rsidRPr="00B66777" w:rsidRDefault="002756E5" w:rsidP="009615FA">
      <w:pPr>
        <w:pStyle w:val="NoSpacing"/>
        <w:ind w:left="360"/>
        <w:jc w:val="both"/>
        <w:rPr>
          <w:rFonts w:ascii="Times New Roman" w:hAnsi="Times New Roman"/>
          <w:sz w:val="24"/>
          <w:szCs w:val="24"/>
        </w:rPr>
      </w:pPr>
      <w:r w:rsidRPr="00B66777">
        <w:rPr>
          <w:rFonts w:ascii="Times New Roman" w:hAnsi="Times New Roman"/>
          <w:sz w:val="24"/>
          <w:szCs w:val="24"/>
        </w:rPr>
        <w:t>Pork: pig’s meat</w:t>
      </w:r>
      <w:r w:rsidR="009A287E" w:rsidRPr="00B66777">
        <w:rPr>
          <w:rFonts w:ascii="Times New Roman" w:hAnsi="Times New Roman"/>
          <w:sz w:val="24"/>
          <w:szCs w:val="24"/>
        </w:rPr>
        <w:tab/>
      </w:r>
      <w:r w:rsidR="009A287E" w:rsidRPr="00B66777">
        <w:rPr>
          <w:rFonts w:ascii="Times New Roman" w:hAnsi="Times New Roman"/>
          <w:sz w:val="24"/>
          <w:szCs w:val="24"/>
        </w:rPr>
        <w:tab/>
      </w:r>
      <w:r w:rsidR="009A287E" w:rsidRPr="00B66777">
        <w:rPr>
          <w:rFonts w:ascii="Times New Roman" w:hAnsi="Times New Roman"/>
          <w:sz w:val="24"/>
          <w:szCs w:val="24"/>
        </w:rPr>
        <w:tab/>
      </w:r>
      <w:r w:rsidR="009A287E" w:rsidRPr="00B66777">
        <w:rPr>
          <w:rFonts w:ascii="Times New Roman" w:hAnsi="Times New Roman"/>
          <w:sz w:val="24"/>
          <w:szCs w:val="24"/>
        </w:rPr>
        <w:tab/>
      </w:r>
      <w:r w:rsidRPr="00B66777">
        <w:rPr>
          <w:rFonts w:ascii="Times New Roman" w:hAnsi="Times New Roman"/>
          <w:sz w:val="24"/>
          <w:szCs w:val="24"/>
        </w:rPr>
        <w:t>In-sow: pregnant sow</w:t>
      </w:r>
    </w:p>
    <w:p w14:paraId="2680318C" w14:textId="77777777" w:rsidR="0013433B" w:rsidRPr="00B66777" w:rsidRDefault="002756E5" w:rsidP="009615FA">
      <w:pPr>
        <w:pStyle w:val="NoSpacing"/>
        <w:ind w:left="360"/>
        <w:jc w:val="both"/>
        <w:rPr>
          <w:rFonts w:ascii="Times New Roman" w:hAnsi="Times New Roman"/>
          <w:sz w:val="24"/>
          <w:szCs w:val="24"/>
        </w:rPr>
      </w:pPr>
      <w:r w:rsidRPr="00B66777">
        <w:rPr>
          <w:rFonts w:ascii="Times New Roman" w:hAnsi="Times New Roman"/>
          <w:sz w:val="24"/>
          <w:szCs w:val="24"/>
        </w:rPr>
        <w:t>Dry sow: a sow that is not pregnant</w:t>
      </w:r>
      <w:r w:rsidR="009A287E" w:rsidRPr="00B66777">
        <w:rPr>
          <w:rFonts w:ascii="Times New Roman" w:hAnsi="Times New Roman"/>
          <w:sz w:val="24"/>
          <w:szCs w:val="24"/>
        </w:rPr>
        <w:tab/>
      </w:r>
      <w:proofErr w:type="spellStart"/>
      <w:r w:rsidRPr="00B66777">
        <w:rPr>
          <w:rFonts w:ascii="Times New Roman" w:hAnsi="Times New Roman"/>
          <w:sz w:val="24"/>
          <w:szCs w:val="24"/>
        </w:rPr>
        <w:t>Fatheners</w:t>
      </w:r>
      <w:proofErr w:type="spellEnd"/>
      <w:r w:rsidRPr="00B66777">
        <w:rPr>
          <w:rFonts w:ascii="Times New Roman" w:hAnsi="Times New Roman"/>
          <w:sz w:val="24"/>
          <w:szCs w:val="24"/>
        </w:rPr>
        <w:t>: pigs reared for meat</w:t>
      </w:r>
    </w:p>
    <w:p w14:paraId="1EF98467" w14:textId="77777777" w:rsidR="00764DF0" w:rsidRPr="00B66777" w:rsidRDefault="002756E5" w:rsidP="0056625D">
      <w:pPr>
        <w:pStyle w:val="NoSpacing"/>
        <w:ind w:left="360"/>
        <w:jc w:val="both"/>
        <w:rPr>
          <w:rFonts w:ascii="Times New Roman" w:hAnsi="Times New Roman"/>
          <w:sz w:val="24"/>
          <w:szCs w:val="24"/>
        </w:rPr>
      </w:pPr>
      <w:r w:rsidRPr="00B66777">
        <w:rPr>
          <w:rFonts w:ascii="Times New Roman" w:hAnsi="Times New Roman"/>
          <w:sz w:val="24"/>
          <w:szCs w:val="24"/>
        </w:rPr>
        <w:t>Farrowing: act of parturition in pigs</w:t>
      </w:r>
      <w:r w:rsidR="009A287E" w:rsidRPr="00B66777">
        <w:rPr>
          <w:rFonts w:ascii="Times New Roman" w:hAnsi="Times New Roman"/>
          <w:sz w:val="24"/>
          <w:szCs w:val="24"/>
        </w:rPr>
        <w:tab/>
      </w:r>
      <w:r w:rsidR="00764DF0" w:rsidRPr="00B66777">
        <w:rPr>
          <w:rFonts w:ascii="Times New Roman" w:hAnsi="Times New Roman"/>
          <w:sz w:val="24"/>
          <w:szCs w:val="24"/>
        </w:rPr>
        <w:t xml:space="preserve">Lard: pig fat </w:t>
      </w:r>
    </w:p>
    <w:p w14:paraId="65593443" w14:textId="77777777" w:rsidR="0056625D" w:rsidRPr="00B66777" w:rsidRDefault="0056625D" w:rsidP="0056625D">
      <w:pPr>
        <w:pStyle w:val="NoSpacing"/>
        <w:ind w:left="360"/>
        <w:jc w:val="both"/>
        <w:rPr>
          <w:rFonts w:ascii="Times New Roman" w:hAnsi="Times New Roman"/>
          <w:sz w:val="24"/>
          <w:szCs w:val="24"/>
        </w:rPr>
      </w:pPr>
      <w:r w:rsidRPr="00B66777">
        <w:rPr>
          <w:rFonts w:ascii="Times New Roman" w:hAnsi="Times New Roman"/>
          <w:sz w:val="24"/>
          <w:szCs w:val="24"/>
        </w:rPr>
        <w:t>Gilt: mature female pig that has not reproduced or has only reproduced once</w:t>
      </w:r>
      <w:r w:rsidRPr="00B66777">
        <w:rPr>
          <w:rFonts w:ascii="Times New Roman" w:hAnsi="Times New Roman"/>
          <w:sz w:val="24"/>
          <w:szCs w:val="24"/>
        </w:rPr>
        <w:tab/>
      </w:r>
      <w:r w:rsidRPr="00B66777">
        <w:rPr>
          <w:rFonts w:ascii="Times New Roman" w:hAnsi="Times New Roman"/>
          <w:sz w:val="24"/>
          <w:szCs w:val="24"/>
        </w:rPr>
        <w:tab/>
      </w:r>
    </w:p>
    <w:p w14:paraId="2A36EE2B" w14:textId="77777777" w:rsidR="0027326A" w:rsidRPr="00B66777" w:rsidRDefault="0027326A" w:rsidP="009615FA">
      <w:pPr>
        <w:pStyle w:val="NoSpacing"/>
        <w:jc w:val="both"/>
        <w:rPr>
          <w:rFonts w:ascii="Times New Roman" w:hAnsi="Times New Roman"/>
          <w:sz w:val="24"/>
          <w:szCs w:val="24"/>
        </w:rPr>
      </w:pPr>
    </w:p>
    <w:p w14:paraId="185BBCD1" w14:textId="77777777" w:rsidR="0013433B" w:rsidRPr="00B66777" w:rsidRDefault="0027326A" w:rsidP="009615FA">
      <w:pPr>
        <w:pStyle w:val="NoSpacing"/>
        <w:jc w:val="both"/>
        <w:rPr>
          <w:rFonts w:ascii="Times New Roman" w:hAnsi="Times New Roman"/>
          <w:sz w:val="24"/>
          <w:szCs w:val="24"/>
        </w:rPr>
      </w:pPr>
      <w:r w:rsidRPr="00B66777">
        <w:rPr>
          <w:rFonts w:ascii="Times New Roman" w:hAnsi="Times New Roman"/>
          <w:bCs/>
          <w:sz w:val="24"/>
          <w:szCs w:val="24"/>
        </w:rPr>
        <w:t>BREEDS OF PIGS</w:t>
      </w:r>
    </w:p>
    <w:p w14:paraId="1267658F" w14:textId="77777777" w:rsidR="0027326A" w:rsidRPr="00B66777" w:rsidRDefault="0027326A" w:rsidP="009615FA">
      <w:pPr>
        <w:pStyle w:val="NoSpacing"/>
        <w:ind w:left="360"/>
        <w:rPr>
          <w:rFonts w:ascii="Times New Roman" w:hAnsi="Times New Roman"/>
          <w:sz w:val="24"/>
          <w:szCs w:val="24"/>
        </w:rPr>
      </w:pPr>
      <w:r w:rsidRPr="00B66777">
        <w:rPr>
          <w:rFonts w:ascii="Times New Roman" w:hAnsi="Times New Roman"/>
          <w:sz w:val="24"/>
          <w:szCs w:val="24"/>
        </w:rPr>
        <w:t>Hampshire</w:t>
      </w:r>
      <w:r w:rsidRPr="00B66777">
        <w:rPr>
          <w:rFonts w:ascii="Times New Roman" w:hAnsi="Times New Roman"/>
          <w:sz w:val="24"/>
          <w:szCs w:val="24"/>
        </w:rPr>
        <w:tab/>
      </w:r>
      <w:r w:rsidRPr="00B66777">
        <w:rPr>
          <w:rFonts w:ascii="Times New Roman" w:hAnsi="Times New Roman"/>
          <w:sz w:val="24"/>
          <w:szCs w:val="24"/>
        </w:rPr>
        <w:tab/>
        <w:t>Yorkshire (</w:t>
      </w:r>
      <w:proofErr w:type="spellStart"/>
      <w:r w:rsidRPr="00B66777">
        <w:rPr>
          <w:rFonts w:ascii="Times New Roman" w:hAnsi="Times New Roman"/>
          <w:sz w:val="24"/>
          <w:szCs w:val="24"/>
        </w:rPr>
        <w:t>Largewhite</w:t>
      </w:r>
      <w:proofErr w:type="spellEnd"/>
      <w:r w:rsidRPr="00B66777">
        <w:rPr>
          <w:rFonts w:ascii="Times New Roman" w:hAnsi="Times New Roman"/>
          <w:sz w:val="24"/>
          <w:szCs w:val="24"/>
        </w:rPr>
        <w:t>)</w:t>
      </w:r>
      <w:r w:rsidRPr="00B66777">
        <w:rPr>
          <w:rFonts w:ascii="Times New Roman" w:hAnsi="Times New Roman"/>
          <w:sz w:val="24"/>
          <w:szCs w:val="24"/>
        </w:rPr>
        <w:tab/>
        <w:t>Poland china</w:t>
      </w:r>
      <w:r w:rsidRPr="00B66777">
        <w:rPr>
          <w:rFonts w:ascii="Times New Roman" w:hAnsi="Times New Roman"/>
          <w:sz w:val="24"/>
          <w:szCs w:val="24"/>
        </w:rPr>
        <w:tab/>
      </w:r>
      <w:r w:rsidRPr="00B66777">
        <w:rPr>
          <w:rFonts w:ascii="Times New Roman" w:hAnsi="Times New Roman"/>
          <w:sz w:val="24"/>
          <w:szCs w:val="24"/>
        </w:rPr>
        <w:tab/>
        <w:t>Landrace</w:t>
      </w:r>
    </w:p>
    <w:p w14:paraId="23AFEB4E" w14:textId="77777777" w:rsidR="002756E5" w:rsidRPr="00B66777" w:rsidRDefault="0027326A" w:rsidP="009615FA">
      <w:pPr>
        <w:pStyle w:val="NoSpacing"/>
        <w:ind w:left="360"/>
        <w:rPr>
          <w:rFonts w:ascii="Times New Roman" w:hAnsi="Times New Roman"/>
          <w:sz w:val="24"/>
          <w:szCs w:val="24"/>
        </w:rPr>
      </w:pPr>
      <w:r w:rsidRPr="00B66777">
        <w:rPr>
          <w:rFonts w:ascii="Times New Roman" w:hAnsi="Times New Roman"/>
          <w:sz w:val="24"/>
          <w:szCs w:val="24"/>
        </w:rPr>
        <w:t>Berkshire</w:t>
      </w:r>
      <w:r w:rsidRPr="00B66777">
        <w:rPr>
          <w:rFonts w:ascii="Times New Roman" w:hAnsi="Times New Roman"/>
          <w:sz w:val="24"/>
          <w:szCs w:val="24"/>
        </w:rPr>
        <w:tab/>
      </w:r>
      <w:r w:rsidRPr="00B66777">
        <w:rPr>
          <w:rFonts w:ascii="Times New Roman" w:hAnsi="Times New Roman"/>
          <w:sz w:val="24"/>
          <w:szCs w:val="24"/>
        </w:rPr>
        <w:tab/>
        <w:t>Large black</w:t>
      </w:r>
      <w:r w:rsidRPr="00B66777">
        <w:rPr>
          <w:rFonts w:ascii="Times New Roman" w:hAnsi="Times New Roman"/>
          <w:sz w:val="24"/>
          <w:szCs w:val="24"/>
        </w:rPr>
        <w:tab/>
      </w:r>
      <w:r w:rsidRPr="00B66777">
        <w:rPr>
          <w:rFonts w:ascii="Times New Roman" w:hAnsi="Times New Roman"/>
          <w:sz w:val="24"/>
          <w:szCs w:val="24"/>
        </w:rPr>
        <w:tab/>
      </w:r>
      <w:r w:rsidRPr="00B66777">
        <w:rPr>
          <w:rFonts w:ascii="Times New Roman" w:hAnsi="Times New Roman"/>
          <w:sz w:val="24"/>
          <w:szCs w:val="24"/>
        </w:rPr>
        <w:tab/>
        <w:t xml:space="preserve">West African dwarf </w:t>
      </w:r>
      <w:r w:rsidRPr="00B66777">
        <w:rPr>
          <w:rFonts w:ascii="Times New Roman" w:hAnsi="Times New Roman"/>
          <w:sz w:val="24"/>
          <w:szCs w:val="24"/>
        </w:rPr>
        <w:tab/>
        <w:t>Duroc</w:t>
      </w:r>
    </w:p>
    <w:p w14:paraId="2EE2C656" w14:textId="77777777" w:rsidR="0027326A" w:rsidRPr="00B66777" w:rsidRDefault="0027326A" w:rsidP="009615FA">
      <w:pPr>
        <w:pStyle w:val="NoSpacing"/>
        <w:ind w:left="360"/>
        <w:rPr>
          <w:rFonts w:ascii="Times New Roman" w:hAnsi="Times New Roman"/>
          <w:noProof/>
          <w:sz w:val="24"/>
          <w:szCs w:val="24"/>
        </w:rPr>
      </w:pPr>
    </w:p>
    <w:p w14:paraId="4CDF9128" w14:textId="77777777" w:rsidR="0027326A" w:rsidRPr="00B66777" w:rsidRDefault="0056625D" w:rsidP="009615FA">
      <w:pPr>
        <w:pStyle w:val="NoSpacing"/>
        <w:ind w:left="360"/>
        <w:rPr>
          <w:rFonts w:ascii="Times New Roman" w:hAnsi="Times New Roman"/>
          <w:noProof/>
          <w:sz w:val="24"/>
          <w:szCs w:val="24"/>
        </w:rPr>
      </w:pPr>
      <w:r w:rsidRPr="00B66777">
        <w:rPr>
          <w:rFonts w:ascii="Times New Roman" w:hAnsi="Times New Roman"/>
          <w:noProof/>
          <w:sz w:val="24"/>
          <w:szCs w:val="24"/>
        </w:rPr>
        <w:drawing>
          <wp:inline distT="0" distB="0" distL="0" distR="0" wp14:anchorId="573BE500" wp14:editId="2FCD0E70">
            <wp:extent cx="4581525" cy="2028825"/>
            <wp:effectExtent l="0" t="0" r="9525" b="9525"/>
            <wp:docPr id="20" name="Picture 28" descr="Description: C:\Users\AKANDE ANTHONY\Downloads\00b4511efb1955b77350728ee2fbd992--piggly-wiggly-pig-stu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escription: C:\Users\AKANDE ANTHONY\Downloads\00b4511efb1955b77350728ee2fbd992--piggly-wiggly-pig-stuff.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81525" cy="2028825"/>
                    </a:xfrm>
                    <a:prstGeom prst="rect">
                      <a:avLst/>
                    </a:prstGeom>
                    <a:noFill/>
                    <a:ln>
                      <a:noFill/>
                    </a:ln>
                  </pic:spPr>
                </pic:pic>
              </a:graphicData>
            </a:graphic>
          </wp:inline>
        </w:drawing>
      </w:r>
    </w:p>
    <w:p w14:paraId="37D0830C" w14:textId="77777777" w:rsidR="0027326A" w:rsidRPr="00B66777" w:rsidRDefault="0027326A" w:rsidP="009615FA">
      <w:pPr>
        <w:pStyle w:val="NoSpacing"/>
        <w:ind w:left="360"/>
        <w:rPr>
          <w:rFonts w:ascii="Times New Roman" w:hAnsi="Times New Roman"/>
          <w:noProof/>
          <w:sz w:val="24"/>
          <w:szCs w:val="24"/>
        </w:rPr>
      </w:pPr>
    </w:p>
    <w:p w14:paraId="55404331" w14:textId="77777777" w:rsidR="0013433B" w:rsidRPr="00B66777" w:rsidRDefault="0013433B" w:rsidP="009615FA">
      <w:pPr>
        <w:pStyle w:val="NoSpacing"/>
        <w:jc w:val="both"/>
        <w:rPr>
          <w:rFonts w:ascii="Times New Roman" w:hAnsi="Times New Roman"/>
          <w:sz w:val="24"/>
          <w:szCs w:val="24"/>
        </w:rPr>
      </w:pPr>
      <w:r w:rsidRPr="00B66777">
        <w:rPr>
          <w:rFonts w:ascii="Times New Roman" w:hAnsi="Times New Roman"/>
          <w:bCs/>
          <w:sz w:val="24"/>
          <w:szCs w:val="24"/>
        </w:rPr>
        <w:t>CHARACTERISTICS OF PIGS</w:t>
      </w:r>
    </w:p>
    <w:p w14:paraId="1D5E94DB" w14:textId="77777777" w:rsidR="0013433B" w:rsidRPr="00B66777" w:rsidRDefault="0013433B" w:rsidP="006721F3">
      <w:pPr>
        <w:pStyle w:val="NoSpacing"/>
        <w:numPr>
          <w:ilvl w:val="0"/>
          <w:numId w:val="51"/>
        </w:numPr>
        <w:jc w:val="both"/>
        <w:rPr>
          <w:rFonts w:ascii="Times New Roman" w:hAnsi="Times New Roman"/>
          <w:sz w:val="24"/>
          <w:szCs w:val="24"/>
        </w:rPr>
      </w:pPr>
      <w:r w:rsidRPr="00B66777">
        <w:rPr>
          <w:rFonts w:ascii="Times New Roman" w:hAnsi="Times New Roman"/>
          <w:sz w:val="24"/>
          <w:szCs w:val="24"/>
        </w:rPr>
        <w:t xml:space="preserve">Pork is a good source of protein </w:t>
      </w:r>
    </w:p>
    <w:p w14:paraId="5081582B" w14:textId="77777777" w:rsidR="0013433B" w:rsidRPr="00B66777" w:rsidRDefault="0013433B" w:rsidP="006721F3">
      <w:pPr>
        <w:pStyle w:val="NoSpacing"/>
        <w:numPr>
          <w:ilvl w:val="0"/>
          <w:numId w:val="51"/>
        </w:numPr>
        <w:jc w:val="both"/>
        <w:rPr>
          <w:rFonts w:ascii="Times New Roman" w:hAnsi="Times New Roman"/>
          <w:sz w:val="24"/>
          <w:szCs w:val="24"/>
        </w:rPr>
      </w:pPr>
      <w:r w:rsidRPr="00B66777">
        <w:rPr>
          <w:rFonts w:ascii="Times New Roman" w:hAnsi="Times New Roman"/>
          <w:sz w:val="24"/>
          <w:szCs w:val="24"/>
        </w:rPr>
        <w:t xml:space="preserve">It has a short gestation period of 114 days </w:t>
      </w:r>
      <w:proofErr w:type="gramStart"/>
      <w:r w:rsidRPr="00B66777">
        <w:rPr>
          <w:rFonts w:ascii="Times New Roman" w:hAnsi="Times New Roman"/>
          <w:sz w:val="24"/>
          <w:szCs w:val="24"/>
        </w:rPr>
        <w:t>( 3</w:t>
      </w:r>
      <w:proofErr w:type="gramEnd"/>
      <w:r w:rsidRPr="00B66777">
        <w:rPr>
          <w:rFonts w:ascii="Times New Roman" w:hAnsi="Times New Roman"/>
          <w:sz w:val="24"/>
          <w:szCs w:val="24"/>
        </w:rPr>
        <w:t xml:space="preserve"> months, 3 weeks, 3 days)</w:t>
      </w:r>
    </w:p>
    <w:p w14:paraId="0D2055D2" w14:textId="77777777" w:rsidR="0013433B" w:rsidRPr="00B66777" w:rsidRDefault="0029686B" w:rsidP="006721F3">
      <w:pPr>
        <w:pStyle w:val="NoSpacing"/>
        <w:numPr>
          <w:ilvl w:val="0"/>
          <w:numId w:val="51"/>
        </w:numPr>
        <w:jc w:val="both"/>
        <w:rPr>
          <w:rFonts w:ascii="Times New Roman" w:hAnsi="Times New Roman"/>
          <w:sz w:val="24"/>
          <w:szCs w:val="24"/>
        </w:rPr>
      </w:pPr>
      <w:r w:rsidRPr="00B66777">
        <w:rPr>
          <w:rFonts w:ascii="Times New Roman" w:hAnsi="Times New Roman"/>
          <w:sz w:val="24"/>
          <w:szCs w:val="24"/>
        </w:rPr>
        <w:t xml:space="preserve">Pigs are prolific </w:t>
      </w:r>
      <w:proofErr w:type="gramStart"/>
      <w:r w:rsidRPr="00B66777">
        <w:rPr>
          <w:rFonts w:ascii="Times New Roman" w:hAnsi="Times New Roman"/>
          <w:sz w:val="24"/>
          <w:szCs w:val="24"/>
        </w:rPr>
        <w:t>animals,</w:t>
      </w:r>
      <w:proofErr w:type="gramEnd"/>
      <w:r w:rsidRPr="00B66777">
        <w:rPr>
          <w:rFonts w:ascii="Times New Roman" w:hAnsi="Times New Roman"/>
          <w:sz w:val="24"/>
          <w:szCs w:val="24"/>
        </w:rPr>
        <w:t xml:space="preserve"> it farrows twice a year with 8-14</w:t>
      </w:r>
      <w:r w:rsidR="0013433B" w:rsidRPr="00B66777">
        <w:rPr>
          <w:rFonts w:ascii="Times New Roman" w:hAnsi="Times New Roman"/>
          <w:sz w:val="24"/>
          <w:szCs w:val="24"/>
        </w:rPr>
        <w:t xml:space="preserve"> piglets per litter.</w:t>
      </w:r>
    </w:p>
    <w:p w14:paraId="2C8917DB" w14:textId="77777777" w:rsidR="0013433B" w:rsidRPr="00B66777" w:rsidRDefault="0013433B" w:rsidP="006721F3">
      <w:pPr>
        <w:pStyle w:val="NoSpacing"/>
        <w:numPr>
          <w:ilvl w:val="0"/>
          <w:numId w:val="51"/>
        </w:numPr>
        <w:jc w:val="both"/>
        <w:rPr>
          <w:rFonts w:ascii="Times New Roman" w:hAnsi="Times New Roman"/>
          <w:sz w:val="24"/>
          <w:szCs w:val="24"/>
        </w:rPr>
      </w:pPr>
      <w:r w:rsidRPr="00B66777">
        <w:rPr>
          <w:rFonts w:ascii="Times New Roman" w:hAnsi="Times New Roman"/>
          <w:sz w:val="24"/>
          <w:szCs w:val="24"/>
        </w:rPr>
        <w:t>Have excellent dressing percentage (the ratio of meat to bone is very high)</w:t>
      </w:r>
    </w:p>
    <w:p w14:paraId="2264F9BD" w14:textId="77777777" w:rsidR="0013433B" w:rsidRPr="00B66777" w:rsidRDefault="0013433B" w:rsidP="006721F3">
      <w:pPr>
        <w:pStyle w:val="NoSpacing"/>
        <w:numPr>
          <w:ilvl w:val="0"/>
          <w:numId w:val="51"/>
        </w:numPr>
        <w:jc w:val="both"/>
        <w:rPr>
          <w:rFonts w:ascii="Times New Roman" w:hAnsi="Times New Roman"/>
          <w:sz w:val="24"/>
          <w:szCs w:val="24"/>
        </w:rPr>
      </w:pPr>
      <w:r w:rsidRPr="00B66777">
        <w:rPr>
          <w:rFonts w:ascii="Times New Roman" w:hAnsi="Times New Roman"/>
          <w:sz w:val="24"/>
          <w:szCs w:val="24"/>
        </w:rPr>
        <w:t>Excellently converts feed to meat</w:t>
      </w:r>
    </w:p>
    <w:p w14:paraId="16CD7E96" w14:textId="77777777" w:rsidR="00764DF0" w:rsidRPr="00B66777" w:rsidRDefault="00764DF0" w:rsidP="006721F3">
      <w:pPr>
        <w:pStyle w:val="NoSpacing"/>
        <w:numPr>
          <w:ilvl w:val="0"/>
          <w:numId w:val="51"/>
        </w:numPr>
        <w:jc w:val="both"/>
        <w:rPr>
          <w:rFonts w:ascii="Times New Roman" w:hAnsi="Times New Roman"/>
          <w:sz w:val="24"/>
          <w:szCs w:val="24"/>
        </w:rPr>
      </w:pPr>
      <w:r w:rsidRPr="00B66777">
        <w:rPr>
          <w:rFonts w:ascii="Times New Roman" w:hAnsi="Times New Roman"/>
          <w:sz w:val="24"/>
          <w:szCs w:val="24"/>
        </w:rPr>
        <w:t>Matures quickly (6 – 9 months)</w:t>
      </w:r>
    </w:p>
    <w:p w14:paraId="647DF970" w14:textId="77777777" w:rsidR="00764DF0" w:rsidRPr="00B66777" w:rsidRDefault="00764DF0" w:rsidP="006721F3">
      <w:pPr>
        <w:pStyle w:val="NoSpacing"/>
        <w:numPr>
          <w:ilvl w:val="0"/>
          <w:numId w:val="51"/>
        </w:numPr>
        <w:jc w:val="both"/>
        <w:rPr>
          <w:rFonts w:ascii="Times New Roman" w:hAnsi="Times New Roman"/>
          <w:sz w:val="24"/>
          <w:szCs w:val="24"/>
        </w:rPr>
      </w:pPr>
      <w:r w:rsidRPr="00B66777">
        <w:rPr>
          <w:rFonts w:ascii="Times New Roman" w:hAnsi="Times New Roman"/>
          <w:sz w:val="24"/>
          <w:szCs w:val="24"/>
        </w:rPr>
        <w:t xml:space="preserve">They are </w:t>
      </w:r>
      <w:proofErr w:type="spellStart"/>
      <w:r w:rsidRPr="00B66777">
        <w:rPr>
          <w:rFonts w:ascii="Times New Roman" w:hAnsi="Times New Roman"/>
          <w:sz w:val="24"/>
          <w:szCs w:val="24"/>
        </w:rPr>
        <w:t>polyestrus</w:t>
      </w:r>
      <w:proofErr w:type="spellEnd"/>
      <w:r w:rsidRPr="00B66777">
        <w:rPr>
          <w:rFonts w:ascii="Times New Roman" w:hAnsi="Times New Roman"/>
          <w:sz w:val="24"/>
          <w:szCs w:val="24"/>
        </w:rPr>
        <w:t xml:space="preserve"> (they can breed at any time of the year)</w:t>
      </w:r>
    </w:p>
    <w:p w14:paraId="4FD71953" w14:textId="77777777" w:rsidR="00764DF0" w:rsidRPr="00B66777" w:rsidRDefault="00764DF0" w:rsidP="00764DF0">
      <w:pPr>
        <w:pStyle w:val="NoSpacing"/>
        <w:numPr>
          <w:ilvl w:val="0"/>
          <w:numId w:val="51"/>
        </w:numPr>
        <w:jc w:val="both"/>
        <w:rPr>
          <w:rFonts w:ascii="Times New Roman" w:hAnsi="Times New Roman"/>
          <w:sz w:val="24"/>
          <w:szCs w:val="24"/>
        </w:rPr>
      </w:pPr>
      <w:r w:rsidRPr="00B66777">
        <w:rPr>
          <w:rFonts w:ascii="Times New Roman" w:hAnsi="Times New Roman"/>
          <w:sz w:val="24"/>
          <w:szCs w:val="24"/>
        </w:rPr>
        <w:t>Their salvage value is high</w:t>
      </w:r>
    </w:p>
    <w:p w14:paraId="09F3649D" w14:textId="77777777" w:rsidR="009F1A94" w:rsidRPr="00B66777" w:rsidRDefault="009F1A94" w:rsidP="009615FA">
      <w:pPr>
        <w:pStyle w:val="NoSpacing"/>
        <w:jc w:val="both"/>
        <w:rPr>
          <w:rFonts w:ascii="Times New Roman" w:hAnsi="Times New Roman"/>
          <w:b/>
          <w:sz w:val="24"/>
          <w:szCs w:val="24"/>
        </w:rPr>
      </w:pPr>
    </w:p>
    <w:p w14:paraId="59679E3F" w14:textId="77777777" w:rsidR="0013433B" w:rsidRPr="00B66777" w:rsidRDefault="0013433B" w:rsidP="009615FA">
      <w:pPr>
        <w:pStyle w:val="NoSpacing"/>
        <w:jc w:val="both"/>
        <w:rPr>
          <w:rFonts w:ascii="Times New Roman" w:hAnsi="Times New Roman"/>
          <w:b/>
          <w:sz w:val="24"/>
          <w:szCs w:val="24"/>
        </w:rPr>
      </w:pPr>
      <w:r w:rsidRPr="00B66777">
        <w:rPr>
          <w:rFonts w:ascii="Times New Roman" w:hAnsi="Times New Roman"/>
          <w:b/>
          <w:sz w:val="24"/>
          <w:szCs w:val="24"/>
        </w:rPr>
        <w:t>EVALUATION</w:t>
      </w:r>
    </w:p>
    <w:p w14:paraId="772EAE1A" w14:textId="77777777" w:rsidR="00FA4052" w:rsidRPr="00B66777" w:rsidRDefault="00FA4052" w:rsidP="006721F3">
      <w:pPr>
        <w:pStyle w:val="NoSpacing"/>
        <w:numPr>
          <w:ilvl w:val="0"/>
          <w:numId w:val="92"/>
        </w:numPr>
        <w:jc w:val="both"/>
        <w:rPr>
          <w:rFonts w:ascii="Times New Roman" w:hAnsi="Times New Roman"/>
          <w:sz w:val="24"/>
          <w:szCs w:val="24"/>
        </w:rPr>
      </w:pPr>
      <w:r w:rsidRPr="00B66777">
        <w:rPr>
          <w:rFonts w:ascii="Times New Roman" w:hAnsi="Times New Roman"/>
          <w:sz w:val="24"/>
          <w:szCs w:val="24"/>
        </w:rPr>
        <w:t>List five breeds of pigs.</w:t>
      </w:r>
    </w:p>
    <w:p w14:paraId="54DA05C5" w14:textId="77777777" w:rsidR="00FA4052" w:rsidRPr="00B66777" w:rsidRDefault="00FA4052" w:rsidP="006721F3">
      <w:pPr>
        <w:pStyle w:val="NoSpacing"/>
        <w:numPr>
          <w:ilvl w:val="0"/>
          <w:numId w:val="92"/>
        </w:numPr>
        <w:jc w:val="both"/>
        <w:rPr>
          <w:rFonts w:ascii="Times New Roman" w:hAnsi="Times New Roman"/>
          <w:sz w:val="24"/>
          <w:szCs w:val="24"/>
        </w:rPr>
      </w:pPr>
      <w:r w:rsidRPr="00B66777">
        <w:rPr>
          <w:rFonts w:ascii="Times New Roman" w:hAnsi="Times New Roman"/>
          <w:sz w:val="24"/>
          <w:szCs w:val="24"/>
        </w:rPr>
        <w:t>List and explain five terms used in pig management.</w:t>
      </w:r>
    </w:p>
    <w:p w14:paraId="4B1C26D0" w14:textId="77777777" w:rsidR="0013433B" w:rsidRPr="00B66777" w:rsidRDefault="0013433B" w:rsidP="006721F3">
      <w:pPr>
        <w:pStyle w:val="NoSpacing"/>
        <w:numPr>
          <w:ilvl w:val="0"/>
          <w:numId w:val="92"/>
        </w:numPr>
        <w:jc w:val="both"/>
        <w:rPr>
          <w:rFonts w:ascii="Times New Roman" w:hAnsi="Times New Roman"/>
          <w:sz w:val="24"/>
          <w:szCs w:val="24"/>
        </w:rPr>
      </w:pPr>
      <w:r w:rsidRPr="00B66777">
        <w:rPr>
          <w:rFonts w:ascii="Times New Roman" w:hAnsi="Times New Roman"/>
          <w:sz w:val="24"/>
          <w:szCs w:val="24"/>
        </w:rPr>
        <w:t>Outline five characteristics of pigs</w:t>
      </w:r>
    </w:p>
    <w:p w14:paraId="1209E803" w14:textId="77777777" w:rsidR="0027326A" w:rsidRPr="00B66777" w:rsidRDefault="0027326A" w:rsidP="009615FA">
      <w:pPr>
        <w:pStyle w:val="NoSpacing"/>
        <w:jc w:val="both"/>
        <w:rPr>
          <w:rFonts w:ascii="Times New Roman" w:hAnsi="Times New Roman"/>
          <w:sz w:val="24"/>
          <w:szCs w:val="24"/>
        </w:rPr>
      </w:pPr>
    </w:p>
    <w:p w14:paraId="21166487" w14:textId="77777777" w:rsidR="0013433B" w:rsidRPr="00B66777" w:rsidRDefault="0013433B" w:rsidP="009615FA">
      <w:pPr>
        <w:pStyle w:val="NoSpacing"/>
        <w:jc w:val="both"/>
        <w:rPr>
          <w:rFonts w:ascii="Times New Roman" w:hAnsi="Times New Roman"/>
          <w:sz w:val="24"/>
          <w:szCs w:val="24"/>
        </w:rPr>
      </w:pPr>
      <w:r w:rsidRPr="00B66777">
        <w:rPr>
          <w:rFonts w:ascii="Times New Roman" w:hAnsi="Times New Roman"/>
          <w:sz w:val="24"/>
          <w:szCs w:val="24"/>
        </w:rPr>
        <w:t>SYSTEMS OF REARING PIGS</w:t>
      </w:r>
    </w:p>
    <w:p w14:paraId="731B53AD" w14:textId="77777777" w:rsidR="0013433B" w:rsidRPr="00B66777" w:rsidRDefault="0013433B" w:rsidP="009615FA">
      <w:pPr>
        <w:pStyle w:val="NoSpacing"/>
        <w:jc w:val="both"/>
        <w:rPr>
          <w:rFonts w:ascii="Times New Roman" w:hAnsi="Times New Roman"/>
          <w:sz w:val="24"/>
          <w:szCs w:val="24"/>
        </w:rPr>
      </w:pPr>
      <w:r w:rsidRPr="00B66777">
        <w:rPr>
          <w:rFonts w:ascii="Times New Roman" w:hAnsi="Times New Roman"/>
          <w:sz w:val="24"/>
          <w:szCs w:val="24"/>
        </w:rPr>
        <w:t>EXTENSIVE SYSTEM</w:t>
      </w:r>
    </w:p>
    <w:p w14:paraId="7A65FC5F" w14:textId="77777777" w:rsidR="002756E5" w:rsidRPr="00B66777" w:rsidRDefault="0013433B" w:rsidP="009615FA">
      <w:pPr>
        <w:pStyle w:val="NoSpacing"/>
        <w:ind w:left="360"/>
        <w:jc w:val="both"/>
        <w:rPr>
          <w:rFonts w:ascii="Times New Roman" w:hAnsi="Times New Roman"/>
          <w:sz w:val="24"/>
          <w:szCs w:val="24"/>
        </w:rPr>
      </w:pPr>
      <w:r w:rsidRPr="00B66777">
        <w:rPr>
          <w:rFonts w:ascii="Times New Roman" w:hAnsi="Times New Roman"/>
          <w:sz w:val="24"/>
          <w:szCs w:val="24"/>
        </w:rPr>
        <w:t>This is a system in which pigs are allowed to move out and fend for themselves. The system is not capital intensive. The animals are exposed to adverse weather condition. They are exposed to di</w:t>
      </w:r>
      <w:r w:rsidR="002756E5" w:rsidRPr="00B66777">
        <w:rPr>
          <w:rFonts w:ascii="Times New Roman" w:hAnsi="Times New Roman"/>
          <w:sz w:val="24"/>
          <w:szCs w:val="24"/>
        </w:rPr>
        <w:t>sease and parasite infestation.</w:t>
      </w:r>
      <w:r w:rsidR="00764DF0" w:rsidRPr="00B66777">
        <w:rPr>
          <w:rFonts w:ascii="Times New Roman" w:hAnsi="Times New Roman"/>
          <w:sz w:val="24"/>
          <w:szCs w:val="24"/>
        </w:rPr>
        <w:t xml:space="preserve"> Advantage of this system includes low cost of </w:t>
      </w:r>
      <w:proofErr w:type="spellStart"/>
      <w:r w:rsidR="00764DF0" w:rsidRPr="00B66777">
        <w:rPr>
          <w:rFonts w:ascii="Times New Roman" w:hAnsi="Times New Roman"/>
          <w:sz w:val="24"/>
          <w:szCs w:val="24"/>
        </w:rPr>
        <w:lastRenderedPageBreak/>
        <w:t>labour</w:t>
      </w:r>
      <w:proofErr w:type="spellEnd"/>
      <w:r w:rsidR="00764DF0" w:rsidRPr="00B66777">
        <w:rPr>
          <w:rFonts w:ascii="Times New Roman" w:hAnsi="Times New Roman"/>
          <w:sz w:val="24"/>
          <w:szCs w:val="24"/>
        </w:rPr>
        <w:t>, low capital requirement, reduced feeding cost, spread of disease is reduces etc. Disadvantage of this system includes increased exposure to disease causing agents, increased risk of theft, exposure of animals to adverse weather conditions, no monitoring of animals, production is relatively low.</w:t>
      </w:r>
    </w:p>
    <w:p w14:paraId="358FB156" w14:textId="77777777" w:rsidR="002756E5" w:rsidRPr="00B66777" w:rsidRDefault="002756E5" w:rsidP="009615FA">
      <w:pPr>
        <w:pStyle w:val="NoSpacing"/>
        <w:ind w:left="360"/>
        <w:jc w:val="both"/>
        <w:rPr>
          <w:rFonts w:ascii="Times New Roman" w:hAnsi="Times New Roman"/>
          <w:sz w:val="24"/>
          <w:szCs w:val="24"/>
        </w:rPr>
      </w:pPr>
    </w:p>
    <w:p w14:paraId="64930E93" w14:textId="77777777" w:rsidR="0013433B" w:rsidRPr="00B66777" w:rsidRDefault="0013433B" w:rsidP="009615FA">
      <w:pPr>
        <w:pStyle w:val="NoSpacing"/>
        <w:jc w:val="both"/>
        <w:rPr>
          <w:rFonts w:ascii="Times New Roman" w:hAnsi="Times New Roman"/>
          <w:sz w:val="24"/>
          <w:szCs w:val="24"/>
        </w:rPr>
      </w:pPr>
      <w:r w:rsidRPr="00B66777">
        <w:rPr>
          <w:rFonts w:ascii="Times New Roman" w:hAnsi="Times New Roman"/>
          <w:sz w:val="24"/>
          <w:szCs w:val="24"/>
        </w:rPr>
        <w:t>SEMI-INTENSIVE SYSTEM</w:t>
      </w:r>
    </w:p>
    <w:p w14:paraId="78A3118A" w14:textId="77777777" w:rsidR="009F1A94" w:rsidRPr="00B66777" w:rsidRDefault="0013433B" w:rsidP="009615FA">
      <w:pPr>
        <w:pStyle w:val="NoSpacing"/>
        <w:ind w:left="360"/>
        <w:jc w:val="both"/>
        <w:rPr>
          <w:rFonts w:ascii="Times New Roman" w:hAnsi="Times New Roman"/>
          <w:sz w:val="24"/>
          <w:szCs w:val="24"/>
        </w:rPr>
      </w:pPr>
      <w:r w:rsidRPr="00B66777">
        <w:rPr>
          <w:rFonts w:ascii="Times New Roman" w:hAnsi="Times New Roman"/>
          <w:sz w:val="24"/>
          <w:szCs w:val="24"/>
        </w:rPr>
        <w:t xml:space="preserve">In this system, housing is provided for the pigs and they are allowed to move out to feed on </w:t>
      </w:r>
    </w:p>
    <w:p w14:paraId="22E4C9CE" w14:textId="77777777" w:rsidR="0013433B" w:rsidRPr="00B66777" w:rsidRDefault="0013433B" w:rsidP="009615FA">
      <w:pPr>
        <w:pStyle w:val="NoSpacing"/>
        <w:ind w:left="360"/>
        <w:jc w:val="both"/>
        <w:rPr>
          <w:rFonts w:ascii="Times New Roman" w:hAnsi="Times New Roman"/>
          <w:sz w:val="24"/>
          <w:szCs w:val="24"/>
        </w:rPr>
      </w:pPr>
      <w:r w:rsidRPr="00B66777">
        <w:rPr>
          <w:rFonts w:ascii="Times New Roman" w:hAnsi="Times New Roman"/>
          <w:sz w:val="24"/>
          <w:szCs w:val="24"/>
        </w:rPr>
        <w:t xml:space="preserve">natural vegetation. They are housed in a fenced compound with a wallow place where they can cool their body temperature. The system is </w:t>
      </w:r>
      <w:r w:rsidR="0029686B" w:rsidRPr="00B66777">
        <w:rPr>
          <w:rFonts w:ascii="Times New Roman" w:hAnsi="Times New Roman"/>
          <w:sz w:val="24"/>
          <w:szCs w:val="24"/>
        </w:rPr>
        <w:t>less capital intensive but labo</w:t>
      </w:r>
      <w:r w:rsidRPr="00B66777">
        <w:rPr>
          <w:rFonts w:ascii="Times New Roman" w:hAnsi="Times New Roman"/>
          <w:sz w:val="24"/>
          <w:szCs w:val="24"/>
        </w:rPr>
        <w:t>r requirement</w:t>
      </w:r>
      <w:r w:rsidR="0029686B" w:rsidRPr="00B66777">
        <w:rPr>
          <w:rFonts w:ascii="Times New Roman" w:hAnsi="Times New Roman"/>
          <w:sz w:val="24"/>
          <w:szCs w:val="24"/>
        </w:rPr>
        <w:t xml:space="preserve">, </w:t>
      </w:r>
      <w:r w:rsidRPr="00B66777">
        <w:rPr>
          <w:rFonts w:ascii="Times New Roman" w:hAnsi="Times New Roman"/>
          <w:sz w:val="24"/>
          <w:szCs w:val="24"/>
        </w:rPr>
        <w:t>diseases and parasite infestation are slightly high. Concentrate feed are offered to the animals.</w:t>
      </w:r>
    </w:p>
    <w:p w14:paraId="3E1EA240" w14:textId="77777777" w:rsidR="002756E5" w:rsidRPr="00B66777" w:rsidRDefault="002756E5" w:rsidP="009615FA">
      <w:pPr>
        <w:pStyle w:val="NoSpacing"/>
        <w:jc w:val="both"/>
        <w:rPr>
          <w:rFonts w:ascii="Times New Roman" w:hAnsi="Times New Roman"/>
          <w:sz w:val="24"/>
          <w:szCs w:val="24"/>
        </w:rPr>
      </w:pPr>
    </w:p>
    <w:p w14:paraId="384356DB" w14:textId="77777777" w:rsidR="0013433B" w:rsidRPr="00B66777" w:rsidRDefault="0013433B" w:rsidP="009615FA">
      <w:pPr>
        <w:pStyle w:val="NoSpacing"/>
        <w:jc w:val="both"/>
        <w:rPr>
          <w:rFonts w:ascii="Times New Roman" w:hAnsi="Times New Roman"/>
          <w:sz w:val="24"/>
          <w:szCs w:val="24"/>
        </w:rPr>
      </w:pPr>
      <w:r w:rsidRPr="00B66777">
        <w:rPr>
          <w:rFonts w:ascii="Times New Roman" w:hAnsi="Times New Roman"/>
          <w:sz w:val="24"/>
          <w:szCs w:val="24"/>
        </w:rPr>
        <w:t>INTENSIVE SYSTEM</w:t>
      </w:r>
    </w:p>
    <w:p w14:paraId="0A67CEBA" w14:textId="77777777" w:rsidR="0013433B" w:rsidRPr="00B66777" w:rsidRDefault="0013433B" w:rsidP="009615FA">
      <w:pPr>
        <w:pStyle w:val="NoSpacing"/>
        <w:ind w:left="360"/>
        <w:jc w:val="both"/>
        <w:rPr>
          <w:rFonts w:ascii="Times New Roman" w:hAnsi="Times New Roman"/>
          <w:sz w:val="24"/>
          <w:szCs w:val="24"/>
        </w:rPr>
      </w:pPr>
      <w:r w:rsidRPr="00B66777">
        <w:rPr>
          <w:rFonts w:ascii="Times New Roman" w:hAnsi="Times New Roman"/>
          <w:sz w:val="24"/>
          <w:szCs w:val="24"/>
        </w:rPr>
        <w:t>In this system, pigs are confined within a building and they are not allowed to move out of the compound. They are reared in pens. Necessary materials such as feeds, water, medications are provided for them. They are protected from adverse weather condition but the system is capital intensive and growth rate is very high.</w:t>
      </w:r>
    </w:p>
    <w:p w14:paraId="4B726DC4" w14:textId="77777777" w:rsidR="002756E5" w:rsidRPr="00B66777" w:rsidRDefault="002756E5" w:rsidP="009615FA">
      <w:pPr>
        <w:pStyle w:val="NoSpacing"/>
        <w:jc w:val="both"/>
        <w:rPr>
          <w:rFonts w:ascii="Times New Roman" w:hAnsi="Times New Roman"/>
          <w:sz w:val="24"/>
          <w:szCs w:val="24"/>
        </w:rPr>
      </w:pPr>
    </w:p>
    <w:p w14:paraId="7FE9DAE1" w14:textId="77777777" w:rsidR="0013433B" w:rsidRPr="00B66777" w:rsidRDefault="0013433B" w:rsidP="009615FA">
      <w:pPr>
        <w:pStyle w:val="NoSpacing"/>
        <w:jc w:val="both"/>
        <w:rPr>
          <w:rFonts w:ascii="Times New Roman" w:hAnsi="Times New Roman"/>
          <w:b/>
          <w:sz w:val="24"/>
          <w:szCs w:val="24"/>
        </w:rPr>
      </w:pPr>
      <w:r w:rsidRPr="00B66777">
        <w:rPr>
          <w:rFonts w:ascii="Times New Roman" w:hAnsi="Times New Roman"/>
          <w:b/>
          <w:sz w:val="24"/>
          <w:szCs w:val="24"/>
        </w:rPr>
        <w:t>EVALUATION</w:t>
      </w:r>
    </w:p>
    <w:p w14:paraId="497EF268" w14:textId="77777777" w:rsidR="0013433B" w:rsidRPr="00B66777" w:rsidRDefault="0013433B" w:rsidP="006721F3">
      <w:pPr>
        <w:pStyle w:val="NoSpacing"/>
        <w:numPr>
          <w:ilvl w:val="0"/>
          <w:numId w:val="55"/>
        </w:numPr>
        <w:jc w:val="both"/>
        <w:rPr>
          <w:rFonts w:ascii="Times New Roman" w:hAnsi="Times New Roman"/>
          <w:sz w:val="24"/>
          <w:szCs w:val="24"/>
        </w:rPr>
      </w:pPr>
      <w:r w:rsidRPr="00B66777">
        <w:rPr>
          <w:rFonts w:ascii="Times New Roman" w:hAnsi="Times New Roman"/>
          <w:sz w:val="24"/>
          <w:szCs w:val="24"/>
        </w:rPr>
        <w:t>Discuss briefly the extensive system of rearing pigs.</w:t>
      </w:r>
    </w:p>
    <w:p w14:paraId="2626659C" w14:textId="77777777" w:rsidR="0013433B" w:rsidRPr="00B66777" w:rsidRDefault="0013433B" w:rsidP="006721F3">
      <w:pPr>
        <w:pStyle w:val="NoSpacing"/>
        <w:numPr>
          <w:ilvl w:val="0"/>
          <w:numId w:val="55"/>
        </w:numPr>
        <w:jc w:val="both"/>
        <w:rPr>
          <w:rFonts w:ascii="Times New Roman" w:hAnsi="Times New Roman"/>
          <w:sz w:val="24"/>
          <w:szCs w:val="24"/>
        </w:rPr>
      </w:pPr>
      <w:r w:rsidRPr="00B66777">
        <w:rPr>
          <w:rFonts w:ascii="Times New Roman" w:hAnsi="Times New Roman"/>
          <w:sz w:val="24"/>
          <w:szCs w:val="24"/>
        </w:rPr>
        <w:t xml:space="preserve">What are the advantages and disadvantages of the intensive system of rearing </w:t>
      </w:r>
      <w:r w:rsidR="0029686B" w:rsidRPr="00B66777">
        <w:rPr>
          <w:rFonts w:ascii="Times New Roman" w:hAnsi="Times New Roman"/>
          <w:sz w:val="24"/>
          <w:szCs w:val="24"/>
        </w:rPr>
        <w:t>pigs?</w:t>
      </w:r>
    </w:p>
    <w:p w14:paraId="2A14E5BE" w14:textId="77777777" w:rsidR="008F76B4" w:rsidRPr="00B66777" w:rsidRDefault="008F76B4" w:rsidP="009615FA">
      <w:pPr>
        <w:pStyle w:val="NoSpacing"/>
        <w:jc w:val="both"/>
        <w:rPr>
          <w:rFonts w:ascii="Times New Roman" w:hAnsi="Times New Roman"/>
          <w:bCs/>
          <w:sz w:val="24"/>
          <w:szCs w:val="24"/>
        </w:rPr>
      </w:pPr>
    </w:p>
    <w:p w14:paraId="7EBE7C37" w14:textId="77777777" w:rsidR="0013433B" w:rsidRPr="00B66777" w:rsidRDefault="0013433B" w:rsidP="009615FA">
      <w:pPr>
        <w:pStyle w:val="NoSpacing"/>
        <w:jc w:val="both"/>
        <w:rPr>
          <w:rFonts w:ascii="Times New Roman" w:hAnsi="Times New Roman"/>
          <w:bCs/>
          <w:sz w:val="24"/>
          <w:szCs w:val="24"/>
        </w:rPr>
      </w:pPr>
      <w:r w:rsidRPr="00B66777">
        <w:rPr>
          <w:rFonts w:ascii="Times New Roman" w:hAnsi="Times New Roman"/>
          <w:bCs/>
          <w:sz w:val="24"/>
          <w:szCs w:val="24"/>
        </w:rPr>
        <w:t>HOUSING OF PIGS</w:t>
      </w:r>
    </w:p>
    <w:p w14:paraId="6CB05425" w14:textId="77777777" w:rsidR="0013433B" w:rsidRPr="00B66777" w:rsidRDefault="0013433B" w:rsidP="009615FA">
      <w:pPr>
        <w:pStyle w:val="NoSpacing"/>
        <w:jc w:val="both"/>
        <w:rPr>
          <w:rFonts w:ascii="Times New Roman" w:hAnsi="Times New Roman"/>
          <w:sz w:val="24"/>
          <w:szCs w:val="24"/>
        </w:rPr>
      </w:pPr>
      <w:r w:rsidRPr="00B66777">
        <w:rPr>
          <w:rFonts w:ascii="Times New Roman" w:hAnsi="Times New Roman"/>
          <w:sz w:val="24"/>
          <w:szCs w:val="24"/>
        </w:rPr>
        <w:t xml:space="preserve">Pigs are housed in pens. Pens should be sited far from residential areas because of their </w:t>
      </w:r>
      <w:r w:rsidR="0029686B" w:rsidRPr="00B66777">
        <w:rPr>
          <w:rFonts w:ascii="Times New Roman" w:hAnsi="Times New Roman"/>
          <w:sz w:val="24"/>
          <w:szCs w:val="24"/>
        </w:rPr>
        <w:t xml:space="preserve">odor and noises. </w:t>
      </w:r>
      <w:r w:rsidRPr="00B66777">
        <w:rPr>
          <w:rFonts w:ascii="Times New Roman" w:hAnsi="Times New Roman"/>
          <w:sz w:val="24"/>
          <w:szCs w:val="24"/>
        </w:rPr>
        <w:t>The house should be made of low walls with concrete floors which allow for free flow of air. The floor should be hard and slope towards the drain for easy cleaning. The floor should be slightly rough to prevent slippery of pigs. The roof should be made of asbesto</w:t>
      </w:r>
      <w:r w:rsidR="008F76B4" w:rsidRPr="00B66777">
        <w:rPr>
          <w:rFonts w:ascii="Times New Roman" w:hAnsi="Times New Roman"/>
          <w:sz w:val="24"/>
          <w:szCs w:val="24"/>
        </w:rPr>
        <w:t>s for easy absorption of heat. Feed trough, water trough and water bath should be provided.</w:t>
      </w:r>
    </w:p>
    <w:p w14:paraId="43990D8C" w14:textId="77777777" w:rsidR="002756E5" w:rsidRPr="00B66777" w:rsidRDefault="002756E5" w:rsidP="009615FA">
      <w:pPr>
        <w:pStyle w:val="NoSpacing"/>
        <w:jc w:val="both"/>
        <w:rPr>
          <w:rFonts w:ascii="Times New Roman" w:hAnsi="Times New Roman"/>
          <w:b/>
          <w:bCs/>
          <w:sz w:val="24"/>
          <w:szCs w:val="24"/>
        </w:rPr>
      </w:pPr>
    </w:p>
    <w:p w14:paraId="61A9824F" w14:textId="77777777" w:rsidR="0013433B" w:rsidRPr="00B66777" w:rsidRDefault="0013433B" w:rsidP="009615FA">
      <w:pPr>
        <w:pStyle w:val="NoSpacing"/>
        <w:jc w:val="both"/>
        <w:rPr>
          <w:rFonts w:ascii="Times New Roman" w:hAnsi="Times New Roman"/>
          <w:bCs/>
          <w:sz w:val="24"/>
          <w:szCs w:val="24"/>
        </w:rPr>
      </w:pPr>
      <w:r w:rsidRPr="00B66777">
        <w:rPr>
          <w:rFonts w:ascii="Times New Roman" w:hAnsi="Times New Roman"/>
          <w:bCs/>
          <w:sz w:val="24"/>
          <w:szCs w:val="24"/>
        </w:rPr>
        <w:t>FEEDING</w:t>
      </w:r>
    </w:p>
    <w:p w14:paraId="3EF8F15B" w14:textId="77777777" w:rsidR="0013433B" w:rsidRPr="00B66777" w:rsidRDefault="0013433B" w:rsidP="009615FA">
      <w:pPr>
        <w:pStyle w:val="NoSpacing"/>
        <w:jc w:val="both"/>
        <w:rPr>
          <w:rFonts w:ascii="Times New Roman" w:hAnsi="Times New Roman"/>
          <w:sz w:val="24"/>
          <w:szCs w:val="24"/>
        </w:rPr>
      </w:pPr>
      <w:r w:rsidRPr="00B66777">
        <w:rPr>
          <w:rFonts w:ascii="Times New Roman" w:hAnsi="Times New Roman"/>
          <w:sz w:val="24"/>
          <w:szCs w:val="24"/>
        </w:rPr>
        <w:t>Balanced diet should be offered to pigs. They should be well fed but not over fed to pr</w:t>
      </w:r>
      <w:r w:rsidR="0029686B" w:rsidRPr="00B66777">
        <w:rPr>
          <w:rFonts w:ascii="Times New Roman" w:hAnsi="Times New Roman"/>
          <w:sz w:val="24"/>
          <w:szCs w:val="24"/>
        </w:rPr>
        <w:t xml:space="preserve">event excessive fat deposition. </w:t>
      </w:r>
      <w:r w:rsidRPr="00B66777">
        <w:rPr>
          <w:rFonts w:ascii="Times New Roman" w:hAnsi="Times New Roman"/>
          <w:sz w:val="24"/>
          <w:szCs w:val="24"/>
        </w:rPr>
        <w:t>Breeders mash should be fed to breeders. Flushing which is the intake of the gilt or sow to produce more eggs should be done 7-10 days before breeding and maintained until the animal is</w:t>
      </w:r>
      <w:r w:rsidR="0029686B" w:rsidRPr="00B66777">
        <w:rPr>
          <w:rFonts w:ascii="Times New Roman" w:hAnsi="Times New Roman"/>
          <w:sz w:val="24"/>
          <w:szCs w:val="24"/>
        </w:rPr>
        <w:t xml:space="preserve"> bred. </w:t>
      </w:r>
      <w:r w:rsidRPr="00B66777">
        <w:rPr>
          <w:rFonts w:ascii="Times New Roman" w:hAnsi="Times New Roman"/>
          <w:sz w:val="24"/>
          <w:szCs w:val="24"/>
        </w:rPr>
        <w:t>Pregnant or in-sow should not be over fed so as to prevent excessive depositio</w:t>
      </w:r>
      <w:r w:rsidR="0029686B" w:rsidRPr="00B66777">
        <w:rPr>
          <w:rFonts w:ascii="Times New Roman" w:hAnsi="Times New Roman"/>
          <w:sz w:val="24"/>
          <w:szCs w:val="24"/>
        </w:rPr>
        <w:t xml:space="preserve">n leading to small litter size. </w:t>
      </w:r>
      <w:r w:rsidRPr="00B66777">
        <w:rPr>
          <w:rFonts w:ascii="Times New Roman" w:hAnsi="Times New Roman"/>
          <w:sz w:val="24"/>
          <w:szCs w:val="24"/>
        </w:rPr>
        <w:t xml:space="preserve">Laxative diet should be given to pregnant animals to aid </w:t>
      </w:r>
      <w:r w:rsidR="0029686B" w:rsidRPr="00B66777">
        <w:rPr>
          <w:rFonts w:ascii="Times New Roman" w:hAnsi="Times New Roman"/>
          <w:sz w:val="24"/>
          <w:szCs w:val="24"/>
        </w:rPr>
        <w:t xml:space="preserve">easy parturition and lactation. </w:t>
      </w:r>
      <w:r w:rsidRPr="00B66777">
        <w:rPr>
          <w:rFonts w:ascii="Times New Roman" w:hAnsi="Times New Roman"/>
          <w:sz w:val="24"/>
          <w:szCs w:val="24"/>
        </w:rPr>
        <w:t xml:space="preserve">Creep feed should be given to piglets as from two weeks </w:t>
      </w:r>
      <w:r w:rsidR="0029686B" w:rsidRPr="00B66777">
        <w:rPr>
          <w:rFonts w:ascii="Times New Roman" w:hAnsi="Times New Roman"/>
          <w:sz w:val="24"/>
          <w:szCs w:val="24"/>
        </w:rPr>
        <w:t xml:space="preserve">of age to promote rapid growth. </w:t>
      </w:r>
      <w:r w:rsidR="008F76B4" w:rsidRPr="00B66777">
        <w:rPr>
          <w:rFonts w:ascii="Times New Roman" w:hAnsi="Times New Roman"/>
          <w:sz w:val="24"/>
          <w:szCs w:val="24"/>
        </w:rPr>
        <w:t xml:space="preserve">Creep feeding is feeding piglet separate from the dam (the feed is either pelleted or crumbled). </w:t>
      </w:r>
      <w:r w:rsidRPr="00B66777">
        <w:rPr>
          <w:rFonts w:ascii="Times New Roman" w:hAnsi="Times New Roman"/>
          <w:sz w:val="24"/>
          <w:szCs w:val="24"/>
        </w:rPr>
        <w:t>Weaners diet should be given to weaners from about 14 weeks</w:t>
      </w:r>
      <w:r w:rsidR="0029686B" w:rsidRPr="00B66777">
        <w:rPr>
          <w:rFonts w:ascii="Times New Roman" w:hAnsi="Times New Roman"/>
          <w:sz w:val="24"/>
          <w:szCs w:val="24"/>
        </w:rPr>
        <w:t xml:space="preserve"> at the r</w:t>
      </w:r>
      <w:r w:rsidR="00037C64" w:rsidRPr="00B66777">
        <w:rPr>
          <w:rFonts w:ascii="Times New Roman" w:hAnsi="Times New Roman"/>
          <w:sz w:val="24"/>
          <w:szCs w:val="24"/>
        </w:rPr>
        <w:t xml:space="preserve">ate of 1kg / pig / day and 2.5litres of water. </w:t>
      </w:r>
      <w:r w:rsidRPr="00B66777">
        <w:rPr>
          <w:rFonts w:ascii="Times New Roman" w:hAnsi="Times New Roman"/>
          <w:sz w:val="24"/>
          <w:szCs w:val="24"/>
        </w:rPr>
        <w:t>During fattening stage, fatteners mash should be given to pigs until they reach market weight of 60-90kg at 7months.</w:t>
      </w:r>
    </w:p>
    <w:p w14:paraId="6F501609" w14:textId="77777777" w:rsidR="002756E5" w:rsidRPr="00B66777" w:rsidRDefault="002756E5" w:rsidP="009615FA">
      <w:pPr>
        <w:pStyle w:val="NoSpacing"/>
        <w:jc w:val="both"/>
        <w:rPr>
          <w:rFonts w:ascii="Times New Roman" w:hAnsi="Times New Roman"/>
          <w:b/>
          <w:bCs/>
          <w:sz w:val="24"/>
          <w:szCs w:val="24"/>
        </w:rPr>
      </w:pPr>
    </w:p>
    <w:p w14:paraId="6E6A3946" w14:textId="77777777" w:rsidR="0013433B" w:rsidRPr="00B66777" w:rsidRDefault="0013433B" w:rsidP="009615FA">
      <w:pPr>
        <w:pStyle w:val="NoSpacing"/>
        <w:jc w:val="both"/>
        <w:rPr>
          <w:rFonts w:ascii="Times New Roman" w:hAnsi="Times New Roman"/>
          <w:bCs/>
          <w:sz w:val="24"/>
          <w:szCs w:val="24"/>
        </w:rPr>
      </w:pPr>
      <w:r w:rsidRPr="00B66777">
        <w:rPr>
          <w:rFonts w:ascii="Times New Roman" w:hAnsi="Times New Roman"/>
          <w:bCs/>
          <w:sz w:val="24"/>
          <w:szCs w:val="24"/>
        </w:rPr>
        <w:t>HEALTH/HYGIENE</w:t>
      </w:r>
    </w:p>
    <w:p w14:paraId="7C2422BE" w14:textId="77777777" w:rsidR="0013433B" w:rsidRPr="00B66777" w:rsidRDefault="0013433B" w:rsidP="006721F3">
      <w:pPr>
        <w:pStyle w:val="NoSpacing"/>
        <w:numPr>
          <w:ilvl w:val="0"/>
          <w:numId w:val="98"/>
        </w:numPr>
        <w:jc w:val="both"/>
        <w:rPr>
          <w:rFonts w:ascii="Times New Roman" w:hAnsi="Times New Roman"/>
          <w:sz w:val="24"/>
          <w:szCs w:val="24"/>
        </w:rPr>
      </w:pPr>
      <w:r w:rsidRPr="00B66777">
        <w:rPr>
          <w:rFonts w:ascii="Times New Roman" w:hAnsi="Times New Roman"/>
          <w:sz w:val="24"/>
          <w:szCs w:val="24"/>
        </w:rPr>
        <w:t>The pens should be regularly cleaned by scrubbing the floor.</w:t>
      </w:r>
    </w:p>
    <w:p w14:paraId="1155DE05" w14:textId="77777777" w:rsidR="0013433B" w:rsidRPr="00B66777" w:rsidRDefault="00037C64" w:rsidP="006721F3">
      <w:pPr>
        <w:pStyle w:val="NoSpacing"/>
        <w:numPr>
          <w:ilvl w:val="0"/>
          <w:numId w:val="98"/>
        </w:numPr>
        <w:jc w:val="both"/>
        <w:rPr>
          <w:rFonts w:ascii="Times New Roman" w:hAnsi="Times New Roman"/>
          <w:sz w:val="24"/>
          <w:szCs w:val="24"/>
        </w:rPr>
      </w:pPr>
      <w:r w:rsidRPr="00B66777">
        <w:rPr>
          <w:rFonts w:ascii="Times New Roman" w:hAnsi="Times New Roman"/>
          <w:sz w:val="24"/>
          <w:szCs w:val="24"/>
        </w:rPr>
        <w:t>The pens</w:t>
      </w:r>
      <w:r w:rsidR="0013433B" w:rsidRPr="00B66777">
        <w:rPr>
          <w:rFonts w:ascii="Times New Roman" w:hAnsi="Times New Roman"/>
          <w:sz w:val="24"/>
          <w:szCs w:val="24"/>
        </w:rPr>
        <w:t xml:space="preserve"> should be regularly disinfected to prevent germs.</w:t>
      </w:r>
    </w:p>
    <w:p w14:paraId="26331732" w14:textId="77777777" w:rsidR="0013433B" w:rsidRPr="00B66777" w:rsidRDefault="0013433B" w:rsidP="006721F3">
      <w:pPr>
        <w:pStyle w:val="NoSpacing"/>
        <w:numPr>
          <w:ilvl w:val="0"/>
          <w:numId w:val="98"/>
        </w:numPr>
        <w:jc w:val="both"/>
        <w:rPr>
          <w:rFonts w:ascii="Times New Roman" w:hAnsi="Times New Roman"/>
          <w:sz w:val="24"/>
          <w:szCs w:val="24"/>
        </w:rPr>
      </w:pPr>
      <w:r w:rsidRPr="00B66777">
        <w:rPr>
          <w:rFonts w:ascii="Times New Roman" w:hAnsi="Times New Roman"/>
          <w:sz w:val="24"/>
          <w:szCs w:val="24"/>
        </w:rPr>
        <w:t>The feeding and water trough should be cleaned to prevent contamination.</w:t>
      </w:r>
    </w:p>
    <w:p w14:paraId="110DA78B" w14:textId="77777777" w:rsidR="00037C64" w:rsidRPr="00B66777" w:rsidRDefault="0013433B" w:rsidP="006721F3">
      <w:pPr>
        <w:pStyle w:val="NoSpacing"/>
        <w:numPr>
          <w:ilvl w:val="0"/>
          <w:numId w:val="98"/>
        </w:numPr>
        <w:jc w:val="both"/>
        <w:rPr>
          <w:rFonts w:ascii="Times New Roman" w:hAnsi="Times New Roman"/>
          <w:sz w:val="24"/>
          <w:szCs w:val="24"/>
        </w:rPr>
      </w:pPr>
      <w:r w:rsidRPr="00B66777">
        <w:rPr>
          <w:rFonts w:ascii="Times New Roman" w:hAnsi="Times New Roman"/>
          <w:sz w:val="24"/>
          <w:szCs w:val="24"/>
        </w:rPr>
        <w:t xml:space="preserve">They should be </w:t>
      </w:r>
      <w:r w:rsidR="00037C64" w:rsidRPr="00B66777">
        <w:rPr>
          <w:rFonts w:ascii="Times New Roman" w:hAnsi="Times New Roman"/>
          <w:sz w:val="24"/>
          <w:szCs w:val="24"/>
        </w:rPr>
        <w:t>de-wormed at regular interval.</w:t>
      </w:r>
    </w:p>
    <w:p w14:paraId="53E132D2" w14:textId="77777777" w:rsidR="0013433B" w:rsidRPr="00B66777" w:rsidRDefault="00037C64" w:rsidP="006721F3">
      <w:pPr>
        <w:pStyle w:val="NoSpacing"/>
        <w:numPr>
          <w:ilvl w:val="0"/>
          <w:numId w:val="98"/>
        </w:numPr>
        <w:jc w:val="both"/>
        <w:rPr>
          <w:rFonts w:ascii="Times New Roman" w:hAnsi="Times New Roman"/>
          <w:sz w:val="24"/>
          <w:szCs w:val="24"/>
        </w:rPr>
      </w:pPr>
      <w:r w:rsidRPr="00B66777">
        <w:rPr>
          <w:rFonts w:ascii="Times New Roman" w:hAnsi="Times New Roman"/>
          <w:sz w:val="24"/>
          <w:szCs w:val="24"/>
        </w:rPr>
        <w:t xml:space="preserve">They should be </w:t>
      </w:r>
      <w:r w:rsidR="0013433B" w:rsidRPr="00B66777">
        <w:rPr>
          <w:rFonts w:ascii="Times New Roman" w:hAnsi="Times New Roman"/>
          <w:sz w:val="24"/>
          <w:szCs w:val="24"/>
        </w:rPr>
        <w:t>vaccinate</w:t>
      </w:r>
      <w:r w:rsidRPr="00B66777">
        <w:rPr>
          <w:rFonts w:ascii="Times New Roman" w:hAnsi="Times New Roman"/>
          <w:sz w:val="24"/>
          <w:szCs w:val="24"/>
        </w:rPr>
        <w:t>d</w:t>
      </w:r>
      <w:r w:rsidR="0013433B" w:rsidRPr="00B66777">
        <w:rPr>
          <w:rFonts w:ascii="Times New Roman" w:hAnsi="Times New Roman"/>
          <w:sz w:val="24"/>
          <w:szCs w:val="24"/>
        </w:rPr>
        <w:t xml:space="preserve"> against diseases.</w:t>
      </w:r>
    </w:p>
    <w:p w14:paraId="01678C64" w14:textId="77777777" w:rsidR="002756E5" w:rsidRPr="00B66777" w:rsidRDefault="002756E5" w:rsidP="009615FA">
      <w:pPr>
        <w:pStyle w:val="NoSpacing"/>
        <w:jc w:val="both"/>
        <w:rPr>
          <w:rFonts w:ascii="Times New Roman" w:hAnsi="Times New Roman"/>
          <w:sz w:val="24"/>
          <w:szCs w:val="24"/>
        </w:rPr>
      </w:pPr>
    </w:p>
    <w:p w14:paraId="7C819398" w14:textId="77777777" w:rsidR="0013433B" w:rsidRPr="00B66777" w:rsidRDefault="0013433B" w:rsidP="009615FA">
      <w:pPr>
        <w:pStyle w:val="NoSpacing"/>
        <w:jc w:val="both"/>
        <w:rPr>
          <w:rFonts w:ascii="Times New Roman" w:hAnsi="Times New Roman"/>
          <w:b/>
          <w:sz w:val="24"/>
          <w:szCs w:val="24"/>
        </w:rPr>
      </w:pPr>
      <w:r w:rsidRPr="00B66777">
        <w:rPr>
          <w:rFonts w:ascii="Times New Roman" w:hAnsi="Times New Roman"/>
          <w:b/>
          <w:sz w:val="24"/>
          <w:szCs w:val="24"/>
        </w:rPr>
        <w:t>EVALUATION</w:t>
      </w:r>
    </w:p>
    <w:p w14:paraId="12082210" w14:textId="77777777" w:rsidR="0013433B" w:rsidRPr="00B66777" w:rsidRDefault="0013433B" w:rsidP="006721F3">
      <w:pPr>
        <w:pStyle w:val="NoSpacing"/>
        <w:numPr>
          <w:ilvl w:val="0"/>
          <w:numId w:val="56"/>
        </w:numPr>
        <w:jc w:val="both"/>
        <w:rPr>
          <w:rFonts w:ascii="Times New Roman" w:hAnsi="Times New Roman"/>
          <w:sz w:val="24"/>
          <w:szCs w:val="24"/>
        </w:rPr>
      </w:pPr>
      <w:r w:rsidRPr="00B66777">
        <w:rPr>
          <w:rFonts w:ascii="Times New Roman" w:hAnsi="Times New Roman"/>
          <w:sz w:val="24"/>
          <w:szCs w:val="24"/>
        </w:rPr>
        <w:lastRenderedPageBreak/>
        <w:t>What is the importan</w:t>
      </w:r>
      <w:r w:rsidR="00037C64" w:rsidRPr="00B66777">
        <w:rPr>
          <w:rFonts w:ascii="Times New Roman" w:hAnsi="Times New Roman"/>
          <w:sz w:val="24"/>
          <w:szCs w:val="24"/>
        </w:rPr>
        <w:t>ce of the following feed in pig</w:t>
      </w:r>
      <w:r w:rsidRPr="00B66777">
        <w:rPr>
          <w:rFonts w:ascii="Times New Roman" w:hAnsi="Times New Roman"/>
          <w:sz w:val="24"/>
          <w:szCs w:val="24"/>
        </w:rPr>
        <w:t xml:space="preserve"> management </w:t>
      </w:r>
      <w:r w:rsidR="00D07E74" w:rsidRPr="00B66777">
        <w:rPr>
          <w:rFonts w:ascii="Times New Roman" w:hAnsi="Times New Roman"/>
          <w:sz w:val="24"/>
          <w:szCs w:val="24"/>
        </w:rPr>
        <w:t>A.</w:t>
      </w:r>
      <w:r w:rsidRPr="00B66777">
        <w:rPr>
          <w:rFonts w:ascii="Times New Roman" w:hAnsi="Times New Roman"/>
          <w:sz w:val="24"/>
          <w:szCs w:val="24"/>
        </w:rPr>
        <w:t xml:space="preserve"> laxative </w:t>
      </w:r>
      <w:r w:rsidR="00D07E74" w:rsidRPr="00B66777">
        <w:rPr>
          <w:rFonts w:ascii="Times New Roman" w:hAnsi="Times New Roman"/>
          <w:sz w:val="24"/>
          <w:szCs w:val="24"/>
        </w:rPr>
        <w:t>B.</w:t>
      </w:r>
      <w:r w:rsidRPr="00B66777">
        <w:rPr>
          <w:rFonts w:ascii="Times New Roman" w:hAnsi="Times New Roman"/>
          <w:sz w:val="24"/>
          <w:szCs w:val="24"/>
        </w:rPr>
        <w:t xml:space="preserve"> creep feed </w:t>
      </w:r>
      <w:r w:rsidR="00D07E74" w:rsidRPr="00B66777">
        <w:rPr>
          <w:rFonts w:ascii="Times New Roman" w:hAnsi="Times New Roman"/>
          <w:sz w:val="24"/>
          <w:szCs w:val="24"/>
        </w:rPr>
        <w:t>C.</w:t>
      </w:r>
      <w:r w:rsidR="00037C64" w:rsidRPr="00B66777">
        <w:rPr>
          <w:rFonts w:ascii="Times New Roman" w:hAnsi="Times New Roman"/>
          <w:sz w:val="24"/>
          <w:szCs w:val="24"/>
        </w:rPr>
        <w:t xml:space="preserve"> fatteners</w:t>
      </w:r>
      <w:r w:rsidRPr="00B66777">
        <w:rPr>
          <w:rFonts w:ascii="Times New Roman" w:hAnsi="Times New Roman"/>
          <w:sz w:val="24"/>
          <w:szCs w:val="24"/>
        </w:rPr>
        <w:t xml:space="preserve"> mash</w:t>
      </w:r>
      <w:r w:rsidR="00C0769D" w:rsidRPr="00B66777">
        <w:rPr>
          <w:rFonts w:ascii="Times New Roman" w:hAnsi="Times New Roman"/>
          <w:sz w:val="24"/>
          <w:szCs w:val="24"/>
        </w:rPr>
        <w:t>?</w:t>
      </w:r>
    </w:p>
    <w:p w14:paraId="5D0F77C8" w14:textId="77777777" w:rsidR="0013433B" w:rsidRPr="00B66777" w:rsidRDefault="0013433B" w:rsidP="006721F3">
      <w:pPr>
        <w:pStyle w:val="NoSpacing"/>
        <w:numPr>
          <w:ilvl w:val="0"/>
          <w:numId w:val="56"/>
        </w:numPr>
        <w:jc w:val="both"/>
        <w:rPr>
          <w:rFonts w:ascii="Times New Roman" w:hAnsi="Times New Roman"/>
          <w:sz w:val="24"/>
          <w:szCs w:val="24"/>
        </w:rPr>
      </w:pPr>
      <w:r w:rsidRPr="00B66777">
        <w:rPr>
          <w:rFonts w:ascii="Times New Roman" w:hAnsi="Times New Roman"/>
          <w:sz w:val="24"/>
          <w:szCs w:val="24"/>
        </w:rPr>
        <w:t>Discuss brie</w:t>
      </w:r>
      <w:r w:rsidR="00C0769D" w:rsidRPr="00B66777">
        <w:rPr>
          <w:rFonts w:ascii="Times New Roman" w:hAnsi="Times New Roman"/>
          <w:sz w:val="24"/>
          <w:szCs w:val="24"/>
        </w:rPr>
        <w:t>fly hygiene in pigs’ management.</w:t>
      </w:r>
    </w:p>
    <w:p w14:paraId="357327CC" w14:textId="77777777" w:rsidR="0013433B" w:rsidRPr="00B66777" w:rsidRDefault="0013433B" w:rsidP="009615FA">
      <w:pPr>
        <w:pStyle w:val="NoSpacing"/>
        <w:jc w:val="both"/>
        <w:rPr>
          <w:rFonts w:ascii="Times New Roman" w:hAnsi="Times New Roman"/>
          <w:b/>
          <w:bCs/>
          <w:sz w:val="24"/>
          <w:szCs w:val="24"/>
        </w:rPr>
      </w:pPr>
    </w:p>
    <w:p w14:paraId="1DCA856B" w14:textId="77777777" w:rsidR="0013433B" w:rsidRPr="00B66777" w:rsidRDefault="0013433B" w:rsidP="009615FA">
      <w:pPr>
        <w:pStyle w:val="NoSpacing"/>
        <w:jc w:val="both"/>
        <w:rPr>
          <w:rFonts w:ascii="Times New Roman" w:hAnsi="Times New Roman"/>
          <w:bCs/>
          <w:sz w:val="24"/>
          <w:szCs w:val="24"/>
        </w:rPr>
      </w:pPr>
      <w:r w:rsidRPr="00B66777">
        <w:rPr>
          <w:rFonts w:ascii="Times New Roman" w:hAnsi="Times New Roman"/>
          <w:bCs/>
          <w:sz w:val="24"/>
          <w:szCs w:val="24"/>
        </w:rPr>
        <w:t>MANAGEMENT OF PIGS</w:t>
      </w:r>
    </w:p>
    <w:p w14:paraId="7D6D1835" w14:textId="77777777" w:rsidR="0013433B" w:rsidRPr="00B66777" w:rsidRDefault="0013433B" w:rsidP="009615FA">
      <w:pPr>
        <w:pStyle w:val="NoSpacing"/>
        <w:jc w:val="both"/>
        <w:rPr>
          <w:rFonts w:ascii="Times New Roman" w:hAnsi="Times New Roman"/>
          <w:sz w:val="24"/>
          <w:szCs w:val="24"/>
        </w:rPr>
      </w:pPr>
      <w:r w:rsidRPr="00B66777">
        <w:rPr>
          <w:rFonts w:ascii="Times New Roman" w:hAnsi="Times New Roman"/>
          <w:sz w:val="24"/>
          <w:szCs w:val="24"/>
        </w:rPr>
        <w:t>The management of pigs from breeding to finishing is discussed under 3 headings.</w:t>
      </w:r>
    </w:p>
    <w:p w14:paraId="5D46AE40" w14:textId="77777777" w:rsidR="002756E5" w:rsidRPr="00B66777" w:rsidRDefault="002756E5" w:rsidP="009615FA">
      <w:pPr>
        <w:pStyle w:val="NoSpacing"/>
        <w:jc w:val="both"/>
        <w:rPr>
          <w:rFonts w:ascii="Times New Roman" w:hAnsi="Times New Roman"/>
          <w:sz w:val="24"/>
          <w:szCs w:val="24"/>
        </w:rPr>
      </w:pPr>
    </w:p>
    <w:p w14:paraId="7B97B6F8" w14:textId="77777777" w:rsidR="0013433B" w:rsidRPr="00B66777" w:rsidRDefault="0013433B" w:rsidP="009615FA">
      <w:pPr>
        <w:pStyle w:val="NoSpacing"/>
        <w:jc w:val="both"/>
        <w:rPr>
          <w:rFonts w:ascii="Times New Roman" w:hAnsi="Times New Roman"/>
          <w:sz w:val="24"/>
          <w:szCs w:val="24"/>
        </w:rPr>
      </w:pPr>
      <w:r w:rsidRPr="00B66777">
        <w:rPr>
          <w:rFonts w:ascii="Times New Roman" w:hAnsi="Times New Roman"/>
          <w:sz w:val="24"/>
          <w:szCs w:val="24"/>
        </w:rPr>
        <w:t>BREEDING TO FARROWING</w:t>
      </w:r>
    </w:p>
    <w:p w14:paraId="0653539D" w14:textId="77777777" w:rsidR="0013433B" w:rsidRPr="00B66777" w:rsidRDefault="0013433B" w:rsidP="009615FA">
      <w:pPr>
        <w:pStyle w:val="NoSpacing"/>
        <w:ind w:left="220"/>
        <w:jc w:val="both"/>
        <w:rPr>
          <w:rFonts w:ascii="Times New Roman" w:hAnsi="Times New Roman"/>
          <w:sz w:val="24"/>
          <w:szCs w:val="24"/>
        </w:rPr>
      </w:pPr>
      <w:r w:rsidRPr="00B66777">
        <w:rPr>
          <w:rFonts w:ascii="Times New Roman" w:hAnsi="Times New Roman"/>
          <w:sz w:val="24"/>
          <w:szCs w:val="24"/>
        </w:rPr>
        <w:t>Breeders are housed in the breeders’ house. Boar and gilt should be at least 8months old before they are   bred. The gilt must have at least 12 spaced functional teats. Gilt or sow is made to mate in the second day of heat and the next mating done 24 hours later.</w:t>
      </w:r>
    </w:p>
    <w:p w14:paraId="45BB69E7" w14:textId="77777777" w:rsidR="0013433B" w:rsidRPr="00B66777" w:rsidRDefault="0013433B" w:rsidP="009615FA">
      <w:pPr>
        <w:pStyle w:val="NoSpacing"/>
        <w:ind w:left="220"/>
        <w:jc w:val="both"/>
        <w:rPr>
          <w:rFonts w:ascii="Times New Roman" w:hAnsi="Times New Roman"/>
          <w:sz w:val="24"/>
          <w:szCs w:val="24"/>
        </w:rPr>
      </w:pPr>
      <w:r w:rsidRPr="00B66777">
        <w:rPr>
          <w:rFonts w:ascii="Times New Roman" w:hAnsi="Times New Roman"/>
          <w:sz w:val="24"/>
          <w:szCs w:val="24"/>
        </w:rPr>
        <w:t>The gilt should be taken to farrowing house 3 to 4 days before parturition.</w:t>
      </w:r>
    </w:p>
    <w:p w14:paraId="41DAA1C7" w14:textId="77777777" w:rsidR="002756E5" w:rsidRPr="00B66777" w:rsidRDefault="002756E5" w:rsidP="009615FA">
      <w:pPr>
        <w:pStyle w:val="NoSpacing"/>
        <w:jc w:val="both"/>
        <w:rPr>
          <w:rFonts w:ascii="Times New Roman" w:hAnsi="Times New Roman"/>
          <w:sz w:val="24"/>
          <w:szCs w:val="24"/>
        </w:rPr>
      </w:pPr>
    </w:p>
    <w:p w14:paraId="7B7D277B" w14:textId="77777777" w:rsidR="0013433B" w:rsidRPr="00B66777" w:rsidRDefault="0013433B" w:rsidP="009615FA">
      <w:pPr>
        <w:pStyle w:val="NoSpacing"/>
        <w:jc w:val="both"/>
        <w:rPr>
          <w:rFonts w:ascii="Times New Roman" w:hAnsi="Times New Roman"/>
          <w:sz w:val="24"/>
          <w:szCs w:val="24"/>
        </w:rPr>
      </w:pPr>
      <w:r w:rsidRPr="00B66777">
        <w:rPr>
          <w:rFonts w:ascii="Times New Roman" w:hAnsi="Times New Roman"/>
          <w:sz w:val="24"/>
          <w:szCs w:val="24"/>
        </w:rPr>
        <w:t>BIRTH TO WEANING</w:t>
      </w:r>
    </w:p>
    <w:p w14:paraId="0B6091DF" w14:textId="77777777" w:rsidR="0013433B" w:rsidRPr="00B66777" w:rsidRDefault="0013433B" w:rsidP="009615FA">
      <w:pPr>
        <w:pStyle w:val="NoSpacing"/>
        <w:ind w:left="220"/>
        <w:jc w:val="both"/>
        <w:rPr>
          <w:rFonts w:ascii="Times New Roman" w:hAnsi="Times New Roman"/>
          <w:sz w:val="24"/>
          <w:szCs w:val="24"/>
        </w:rPr>
      </w:pPr>
      <w:r w:rsidRPr="00B66777">
        <w:rPr>
          <w:rFonts w:ascii="Times New Roman" w:hAnsi="Times New Roman"/>
          <w:sz w:val="24"/>
          <w:szCs w:val="24"/>
        </w:rPr>
        <w:t xml:space="preserve">Heat is provided for the piglets to prevent cold. The middle tooth is cut off to prevent injury to the mother’s teats and other piglets while fighting. </w:t>
      </w:r>
    </w:p>
    <w:p w14:paraId="12C8D8FA" w14:textId="77777777" w:rsidR="0013433B" w:rsidRPr="00B66777" w:rsidRDefault="0013433B" w:rsidP="009615FA">
      <w:pPr>
        <w:pStyle w:val="NoSpacing"/>
        <w:ind w:left="220"/>
        <w:jc w:val="both"/>
        <w:rPr>
          <w:rFonts w:ascii="Times New Roman" w:hAnsi="Times New Roman"/>
          <w:sz w:val="24"/>
          <w:szCs w:val="24"/>
        </w:rPr>
      </w:pPr>
      <w:r w:rsidRPr="00B66777">
        <w:rPr>
          <w:rFonts w:ascii="Times New Roman" w:hAnsi="Times New Roman"/>
          <w:sz w:val="24"/>
          <w:szCs w:val="24"/>
        </w:rPr>
        <w:t xml:space="preserve">The first dose of iron </w:t>
      </w:r>
      <w:proofErr w:type="spellStart"/>
      <w:r w:rsidRPr="00B66777">
        <w:rPr>
          <w:rFonts w:ascii="Times New Roman" w:hAnsi="Times New Roman"/>
          <w:sz w:val="24"/>
          <w:szCs w:val="24"/>
        </w:rPr>
        <w:t>dextian</w:t>
      </w:r>
      <w:proofErr w:type="spellEnd"/>
      <w:r w:rsidRPr="00B66777">
        <w:rPr>
          <w:rFonts w:ascii="Times New Roman" w:hAnsi="Times New Roman"/>
          <w:sz w:val="24"/>
          <w:szCs w:val="24"/>
        </w:rPr>
        <w:t xml:space="preserve"> injection is given to piglets at 2-3 days of age while the second dose is given 2-3 weeks later to prevent baby pig </w:t>
      </w:r>
      <w:proofErr w:type="spellStart"/>
      <w:r w:rsidRPr="00B66777">
        <w:rPr>
          <w:rFonts w:ascii="Times New Roman" w:hAnsi="Times New Roman"/>
          <w:sz w:val="24"/>
          <w:szCs w:val="24"/>
        </w:rPr>
        <w:t>anaemia</w:t>
      </w:r>
      <w:proofErr w:type="spellEnd"/>
      <w:r w:rsidRPr="00B66777">
        <w:rPr>
          <w:rFonts w:ascii="Times New Roman" w:hAnsi="Times New Roman"/>
          <w:sz w:val="24"/>
          <w:szCs w:val="24"/>
        </w:rPr>
        <w:t>.</w:t>
      </w:r>
    </w:p>
    <w:p w14:paraId="3E38B4CE" w14:textId="77777777" w:rsidR="0013433B" w:rsidRPr="00B66777" w:rsidRDefault="0013433B" w:rsidP="009615FA">
      <w:pPr>
        <w:pStyle w:val="NoSpacing"/>
        <w:ind w:left="220"/>
        <w:jc w:val="both"/>
        <w:rPr>
          <w:rFonts w:ascii="Times New Roman" w:hAnsi="Times New Roman"/>
          <w:sz w:val="24"/>
          <w:szCs w:val="24"/>
        </w:rPr>
      </w:pPr>
      <w:r w:rsidRPr="00B66777">
        <w:rPr>
          <w:rFonts w:ascii="Times New Roman" w:hAnsi="Times New Roman"/>
          <w:sz w:val="24"/>
          <w:szCs w:val="24"/>
        </w:rPr>
        <w:t>Male piglets not needed for breeding are castrated at 2 weeks of age. They are ear-notched for the purpose of identification and weaned at 42 days.</w:t>
      </w:r>
    </w:p>
    <w:p w14:paraId="207D0F57" w14:textId="77777777" w:rsidR="008F76B4" w:rsidRPr="00B66777" w:rsidRDefault="008F76B4" w:rsidP="009615FA">
      <w:pPr>
        <w:pStyle w:val="NoSpacing"/>
        <w:jc w:val="both"/>
        <w:rPr>
          <w:rFonts w:ascii="Times New Roman" w:hAnsi="Times New Roman"/>
          <w:sz w:val="24"/>
          <w:szCs w:val="24"/>
        </w:rPr>
      </w:pPr>
    </w:p>
    <w:p w14:paraId="78C24189" w14:textId="77777777" w:rsidR="0013433B" w:rsidRPr="00B66777" w:rsidRDefault="0013433B" w:rsidP="009615FA">
      <w:pPr>
        <w:pStyle w:val="NoSpacing"/>
        <w:jc w:val="both"/>
        <w:rPr>
          <w:rFonts w:ascii="Times New Roman" w:hAnsi="Times New Roman"/>
          <w:sz w:val="24"/>
          <w:szCs w:val="24"/>
        </w:rPr>
      </w:pPr>
      <w:r w:rsidRPr="00B66777">
        <w:rPr>
          <w:rFonts w:ascii="Times New Roman" w:hAnsi="Times New Roman"/>
          <w:sz w:val="24"/>
          <w:szCs w:val="24"/>
        </w:rPr>
        <w:t>WEANING TO FINISHING</w:t>
      </w:r>
    </w:p>
    <w:p w14:paraId="4F59292B" w14:textId="77777777" w:rsidR="0013433B" w:rsidRPr="00B66777" w:rsidRDefault="0013433B" w:rsidP="009615FA">
      <w:pPr>
        <w:pStyle w:val="NoSpacing"/>
        <w:ind w:left="220"/>
        <w:jc w:val="both"/>
        <w:rPr>
          <w:rFonts w:ascii="Times New Roman" w:hAnsi="Times New Roman"/>
          <w:sz w:val="24"/>
          <w:szCs w:val="24"/>
        </w:rPr>
      </w:pPr>
      <w:r w:rsidRPr="00B66777">
        <w:rPr>
          <w:rFonts w:ascii="Times New Roman" w:hAnsi="Times New Roman"/>
          <w:sz w:val="24"/>
          <w:szCs w:val="24"/>
        </w:rPr>
        <w:t>Weaner</w:t>
      </w:r>
      <w:r w:rsidR="00B31FC2" w:rsidRPr="00B66777">
        <w:rPr>
          <w:rFonts w:ascii="Times New Roman" w:hAnsi="Times New Roman"/>
          <w:sz w:val="24"/>
          <w:szCs w:val="24"/>
        </w:rPr>
        <w:t>’</w:t>
      </w:r>
      <w:r w:rsidRPr="00B66777">
        <w:rPr>
          <w:rFonts w:ascii="Times New Roman" w:hAnsi="Times New Roman"/>
          <w:sz w:val="24"/>
          <w:szCs w:val="24"/>
        </w:rPr>
        <w:t>s are fed with weaner</w:t>
      </w:r>
      <w:r w:rsidR="00B31FC2" w:rsidRPr="00B66777">
        <w:rPr>
          <w:rFonts w:ascii="Times New Roman" w:hAnsi="Times New Roman"/>
          <w:sz w:val="24"/>
          <w:szCs w:val="24"/>
        </w:rPr>
        <w:t>’s</w:t>
      </w:r>
      <w:r w:rsidRPr="00B66777">
        <w:rPr>
          <w:rFonts w:ascii="Times New Roman" w:hAnsi="Times New Roman"/>
          <w:sz w:val="24"/>
          <w:szCs w:val="24"/>
        </w:rPr>
        <w:t xml:space="preserve"> mash and fatte</w:t>
      </w:r>
      <w:r w:rsidR="00B31FC2" w:rsidRPr="00B66777">
        <w:rPr>
          <w:rFonts w:ascii="Times New Roman" w:hAnsi="Times New Roman"/>
          <w:sz w:val="24"/>
          <w:szCs w:val="24"/>
        </w:rPr>
        <w:t>ner’s</w:t>
      </w:r>
      <w:r w:rsidRPr="00B66777">
        <w:rPr>
          <w:rFonts w:ascii="Times New Roman" w:hAnsi="Times New Roman"/>
          <w:sz w:val="24"/>
          <w:szCs w:val="24"/>
        </w:rPr>
        <w:t xml:space="preserve"> mash few weeks later. Drugs and vaccines should be provided. They should be allowed to exercise their body to prevent fat build up. </w:t>
      </w:r>
    </w:p>
    <w:p w14:paraId="2A8D2EF7" w14:textId="77777777" w:rsidR="0013433B" w:rsidRPr="00B66777" w:rsidRDefault="0013433B" w:rsidP="009615FA">
      <w:pPr>
        <w:pStyle w:val="NoSpacing"/>
        <w:ind w:left="220"/>
        <w:jc w:val="both"/>
        <w:rPr>
          <w:rFonts w:ascii="Times New Roman" w:hAnsi="Times New Roman"/>
          <w:sz w:val="24"/>
          <w:szCs w:val="24"/>
        </w:rPr>
      </w:pPr>
      <w:r w:rsidRPr="00B66777">
        <w:rPr>
          <w:rFonts w:ascii="Times New Roman" w:hAnsi="Times New Roman"/>
          <w:sz w:val="24"/>
          <w:szCs w:val="24"/>
        </w:rPr>
        <w:t>Wallow place should be provided since they are non-sweating animals.</w:t>
      </w:r>
    </w:p>
    <w:p w14:paraId="054F7321" w14:textId="77777777" w:rsidR="0013433B" w:rsidRPr="00B66777" w:rsidRDefault="0013433B" w:rsidP="009615FA">
      <w:pPr>
        <w:pStyle w:val="NoSpacing"/>
        <w:ind w:left="220"/>
        <w:jc w:val="both"/>
        <w:rPr>
          <w:rFonts w:ascii="Times New Roman" w:hAnsi="Times New Roman"/>
          <w:sz w:val="24"/>
          <w:szCs w:val="24"/>
        </w:rPr>
      </w:pPr>
      <w:r w:rsidRPr="00B66777">
        <w:rPr>
          <w:rFonts w:ascii="Times New Roman" w:hAnsi="Times New Roman"/>
          <w:sz w:val="24"/>
          <w:szCs w:val="24"/>
        </w:rPr>
        <w:t>Fatteners reach market weight at about 5-6 months of age depending on management and nutrition.</w:t>
      </w:r>
    </w:p>
    <w:p w14:paraId="540071B5" w14:textId="77777777" w:rsidR="00B31FC2" w:rsidRPr="00B66777" w:rsidRDefault="00B31FC2" w:rsidP="009615FA">
      <w:pPr>
        <w:pStyle w:val="NoSpacing"/>
        <w:ind w:left="220"/>
        <w:jc w:val="both"/>
        <w:rPr>
          <w:rFonts w:ascii="Times New Roman" w:hAnsi="Times New Roman"/>
          <w:sz w:val="24"/>
          <w:szCs w:val="24"/>
        </w:rPr>
      </w:pPr>
    </w:p>
    <w:p w14:paraId="301719DA" w14:textId="77777777" w:rsidR="00B31FC2" w:rsidRPr="00B66777" w:rsidRDefault="00B31FC2" w:rsidP="009615FA">
      <w:r w:rsidRPr="00B66777">
        <w:t>PARASITES AND DISEASES OF PIGS</w:t>
      </w:r>
    </w:p>
    <w:p w14:paraId="014785A8" w14:textId="77777777" w:rsidR="00B31FC2" w:rsidRPr="00B66777" w:rsidRDefault="00B31FC2" w:rsidP="009615FA">
      <w:r w:rsidRPr="00B66777">
        <w:t xml:space="preserve">The greatest enemy of animal production is parasite and disease, it has no good, all bad is what comes from it. To this end farmers must ensure they put things such as </w:t>
      </w:r>
    </w:p>
    <w:p w14:paraId="2FDF401F" w14:textId="77777777" w:rsidR="00B31FC2" w:rsidRPr="00B66777" w:rsidRDefault="00B31FC2" w:rsidP="006721F3">
      <w:pPr>
        <w:pStyle w:val="ListParagraph"/>
        <w:numPr>
          <w:ilvl w:val="0"/>
          <w:numId w:val="97"/>
        </w:numPr>
      </w:pPr>
      <w:r w:rsidRPr="00B66777">
        <w:t>Effective management</w:t>
      </w:r>
    </w:p>
    <w:p w14:paraId="22ABA0AF" w14:textId="77777777" w:rsidR="00B31FC2" w:rsidRPr="00B66777" w:rsidRDefault="00B31FC2" w:rsidP="006721F3">
      <w:pPr>
        <w:pStyle w:val="ListParagraph"/>
        <w:numPr>
          <w:ilvl w:val="0"/>
          <w:numId w:val="97"/>
        </w:numPr>
      </w:pPr>
      <w:r w:rsidRPr="00B66777">
        <w:t>Adequate nutrition</w:t>
      </w:r>
    </w:p>
    <w:p w14:paraId="2D401A20" w14:textId="77777777" w:rsidR="00B31FC2" w:rsidRPr="00B66777" w:rsidRDefault="00B31FC2" w:rsidP="006721F3">
      <w:pPr>
        <w:pStyle w:val="ListParagraph"/>
        <w:numPr>
          <w:ilvl w:val="0"/>
          <w:numId w:val="97"/>
        </w:numPr>
      </w:pPr>
      <w:r w:rsidRPr="00B66777">
        <w:t>Proper hygiene and sanitation</w:t>
      </w:r>
    </w:p>
    <w:p w14:paraId="0F3716D5" w14:textId="77777777" w:rsidR="00C0769D" w:rsidRPr="00B66777" w:rsidRDefault="00B31FC2" w:rsidP="006721F3">
      <w:pPr>
        <w:pStyle w:val="ListParagraph"/>
        <w:numPr>
          <w:ilvl w:val="0"/>
          <w:numId w:val="97"/>
        </w:numPr>
      </w:pPr>
      <w:r w:rsidRPr="00B66777">
        <w:t>Well-designed housing</w:t>
      </w:r>
    </w:p>
    <w:p w14:paraId="4F739300" w14:textId="77777777" w:rsidR="00B31FC2" w:rsidRPr="00B66777" w:rsidRDefault="00B31FC2" w:rsidP="009615FA">
      <w:r w:rsidRPr="00B66777">
        <w:t>in place to save guard their investment.</w:t>
      </w:r>
    </w:p>
    <w:p w14:paraId="1FDB503D" w14:textId="77777777" w:rsidR="00BC352E" w:rsidRPr="00B66777" w:rsidRDefault="00BC352E" w:rsidP="009615FA"/>
    <w:p w14:paraId="3BA1FF3D" w14:textId="77777777" w:rsidR="00B31FC2" w:rsidRPr="00B66777" w:rsidRDefault="00B31FC2" w:rsidP="009615FA">
      <w:r w:rsidRPr="00B66777">
        <w:t xml:space="preserve">External parasites include mange, mites, ticks, lice, flea all these can be controlled by spraying their post with pesticide regularly or dipping them in insecticide solution. </w:t>
      </w:r>
    </w:p>
    <w:p w14:paraId="50C9A126" w14:textId="77777777" w:rsidR="00BC352E" w:rsidRPr="00B66777" w:rsidRDefault="00BC352E" w:rsidP="009615FA"/>
    <w:p w14:paraId="62380E69" w14:textId="77777777" w:rsidR="00B31FC2" w:rsidRPr="00B66777" w:rsidRDefault="00B31FC2" w:rsidP="009615FA">
      <w:r w:rsidRPr="00B66777">
        <w:t>Internal parasites are round worm (</w:t>
      </w:r>
      <w:proofErr w:type="spellStart"/>
      <w:r w:rsidRPr="00B66777">
        <w:t>ascarislumbricoides</w:t>
      </w:r>
      <w:proofErr w:type="spellEnd"/>
      <w:r w:rsidRPr="00B66777">
        <w:t>), whip worm (</w:t>
      </w:r>
      <w:proofErr w:type="spellStart"/>
      <w:r w:rsidRPr="00B66777">
        <w:t>trichurissuis</w:t>
      </w:r>
      <w:proofErr w:type="spellEnd"/>
      <w:r w:rsidRPr="00B66777">
        <w:t>), nodular worm (</w:t>
      </w:r>
      <w:proofErr w:type="spellStart"/>
      <w:r w:rsidRPr="00B66777">
        <w:t>oesophagostomum</w:t>
      </w:r>
      <w:proofErr w:type="spellEnd"/>
      <w:r w:rsidRPr="00B66777">
        <w:t xml:space="preserve"> app), kidney worm (</w:t>
      </w:r>
      <w:proofErr w:type="spellStart"/>
      <w:r w:rsidRPr="00B66777">
        <w:t>stepphanurusdentatus</w:t>
      </w:r>
      <w:proofErr w:type="spellEnd"/>
      <w:r w:rsidRPr="00B66777">
        <w:t>), lungworm (</w:t>
      </w:r>
      <w:proofErr w:type="spellStart"/>
      <w:r w:rsidRPr="00B66777">
        <w:t>metastrongylus</w:t>
      </w:r>
      <w:proofErr w:type="spellEnd"/>
      <w:r w:rsidRPr="00B66777">
        <w:t xml:space="preserve"> app), tapeworm (</w:t>
      </w:r>
      <w:proofErr w:type="spellStart"/>
      <w:r w:rsidRPr="00B66777">
        <w:t>taeniasolium</w:t>
      </w:r>
      <w:proofErr w:type="spellEnd"/>
      <w:r w:rsidRPr="00B66777">
        <w:t xml:space="preserve">). They can be controlled by giving animals broad spectrum </w:t>
      </w:r>
      <w:proofErr w:type="spellStart"/>
      <w:r w:rsidR="00BC352E" w:rsidRPr="00B66777">
        <w:t>anthelmintic</w:t>
      </w:r>
      <w:r w:rsidR="005D0F86" w:rsidRPr="00B66777">
        <w:t>s</w:t>
      </w:r>
      <w:proofErr w:type="spellEnd"/>
      <w:r w:rsidRPr="00B66777">
        <w:t xml:space="preserve"> and </w:t>
      </w:r>
      <w:proofErr w:type="spellStart"/>
      <w:r w:rsidRPr="00B66777">
        <w:t>dewormers</w:t>
      </w:r>
      <w:proofErr w:type="spellEnd"/>
      <w:r w:rsidRPr="00B66777">
        <w:t>, timely cleaning of graces from pig houses.</w:t>
      </w:r>
    </w:p>
    <w:p w14:paraId="1B8DC9A8" w14:textId="77777777" w:rsidR="00B31FC2" w:rsidRPr="00B66777" w:rsidRDefault="00B31FC2" w:rsidP="009615FA"/>
    <w:p w14:paraId="297E0102" w14:textId="77777777" w:rsidR="00B31FC2" w:rsidRPr="00B66777" w:rsidRDefault="00B31FC2" w:rsidP="009615FA">
      <w:r w:rsidRPr="00B66777">
        <w:t>COMMON DISEASE IN PIGS</w:t>
      </w:r>
    </w:p>
    <w:p w14:paraId="61F96E6F" w14:textId="77777777" w:rsidR="00B31FC2" w:rsidRPr="00B66777" w:rsidRDefault="00B31FC2" w:rsidP="009615FA">
      <w:r w:rsidRPr="00B66777">
        <w:t>AFRICAN SWINE FEVER</w:t>
      </w:r>
    </w:p>
    <w:p w14:paraId="390E87D1" w14:textId="77777777" w:rsidR="00B31FC2" w:rsidRPr="00B66777" w:rsidRDefault="00B31FC2" w:rsidP="009615FA">
      <w:r w:rsidRPr="00B66777">
        <w:t xml:space="preserve">This is a highly contagious disease caused by virus and likely transmitted by tick. It is characterized by high fever, loss of appetite, depression, weak and uncoordinated movement, </w:t>
      </w:r>
      <w:r w:rsidRPr="00B66777">
        <w:lastRenderedPageBreak/>
        <w:t xml:space="preserve">reddening of skin around ears, nose, and hind legs, abortion in pregnant sow, respiratory disorder (labored breathing, nasal and </w:t>
      </w:r>
      <w:r w:rsidR="00862269" w:rsidRPr="00B66777">
        <w:t>ocular</w:t>
      </w:r>
      <w:r w:rsidRPr="00B66777">
        <w:t xml:space="preserve"> discharge), </w:t>
      </w:r>
      <w:r w:rsidR="00862269" w:rsidRPr="00B66777">
        <w:t>and death</w:t>
      </w:r>
      <w:r w:rsidRPr="00B66777">
        <w:t xml:space="preserve"> within 48 hours. </w:t>
      </w:r>
    </w:p>
    <w:p w14:paraId="7D7D418D" w14:textId="77777777" w:rsidR="00B31FC2" w:rsidRPr="00B66777" w:rsidRDefault="00B31FC2" w:rsidP="009615FA">
      <w:r w:rsidRPr="00B66777">
        <w:t>This disease has no treatment yet but can be avoided by obtaining stock from ASF free farms, slaughter infected pigs and disinfect pig houses thoroughly with 10% solution of caustic soda and keep the pen empty for about 2months</w:t>
      </w:r>
    </w:p>
    <w:p w14:paraId="4948BC40" w14:textId="77777777" w:rsidR="00B31FC2" w:rsidRPr="00B66777" w:rsidRDefault="00B31FC2" w:rsidP="009615FA"/>
    <w:p w14:paraId="066AD12C" w14:textId="77777777" w:rsidR="00B31FC2" w:rsidRPr="00B66777" w:rsidRDefault="00B31FC2" w:rsidP="009615FA">
      <w:r w:rsidRPr="00B66777">
        <w:t>SWINE ERYSIPELAS</w:t>
      </w:r>
    </w:p>
    <w:p w14:paraId="4AE74A5E" w14:textId="77777777" w:rsidR="00B31FC2" w:rsidRPr="00B66777" w:rsidRDefault="00B31FC2" w:rsidP="009615FA">
      <w:r w:rsidRPr="00B66777">
        <w:t>Also referred to as diamond skin disease is caused by bacteria (</w:t>
      </w:r>
      <w:proofErr w:type="spellStart"/>
      <w:r w:rsidRPr="00B66777">
        <w:rPr>
          <w:b/>
          <w:bCs/>
          <w:i/>
          <w:iCs/>
          <w:color w:val="222222"/>
          <w:bdr w:val="none" w:sz="0" w:space="0" w:color="auto" w:frame="1"/>
          <w:shd w:val="clear" w:color="auto" w:fill="FFFFFF"/>
        </w:rPr>
        <w:t>Erysipelothrixrhusiopathiae</w:t>
      </w:r>
      <w:proofErr w:type="spellEnd"/>
      <w:r w:rsidRPr="00B66777">
        <w:rPr>
          <w:b/>
          <w:bCs/>
          <w:i/>
          <w:iCs/>
          <w:color w:val="222222"/>
          <w:bdr w:val="none" w:sz="0" w:space="0" w:color="auto" w:frame="1"/>
          <w:shd w:val="clear" w:color="auto" w:fill="FFFFFF"/>
        </w:rPr>
        <w:t>)</w:t>
      </w:r>
      <w:r w:rsidRPr="00B66777">
        <w:t xml:space="preserve"> that could come in contact with healthy animals via infected soil or </w:t>
      </w:r>
      <w:proofErr w:type="spellStart"/>
      <w:r w:rsidRPr="00B66777">
        <w:t>feaces</w:t>
      </w:r>
      <w:proofErr w:type="spellEnd"/>
      <w:r w:rsidRPr="00B66777">
        <w:t xml:space="preserve"> from infected animals. It manifests through fever (pyrexia), unwillingness to stand, </w:t>
      </w:r>
      <w:r w:rsidR="00862269" w:rsidRPr="00B66777">
        <w:t>swellings</w:t>
      </w:r>
      <w:r w:rsidRPr="00B66777">
        <w:t xml:space="preserve"> in joints, lameness. It can be treated with antibiotics such as penicillin.</w:t>
      </w:r>
    </w:p>
    <w:p w14:paraId="261CD9A2" w14:textId="77777777" w:rsidR="00B31FC2" w:rsidRPr="00B66777" w:rsidRDefault="00B31FC2" w:rsidP="009615FA"/>
    <w:p w14:paraId="3BD5DB64" w14:textId="77777777" w:rsidR="00B31FC2" w:rsidRPr="00B66777" w:rsidRDefault="00B31FC2" w:rsidP="009615FA">
      <w:r w:rsidRPr="00B66777">
        <w:t>HYPOGLYCAEMIA</w:t>
      </w:r>
    </w:p>
    <w:p w14:paraId="164E665E" w14:textId="77777777" w:rsidR="00B31FC2" w:rsidRPr="00B66777" w:rsidRDefault="00B31FC2" w:rsidP="009615FA">
      <w:r w:rsidRPr="00B66777">
        <w:t xml:space="preserve">Also known as baby pig disease manifests mostly in piglets and could be very deadly. </w:t>
      </w:r>
      <w:r w:rsidR="00F502FD" w:rsidRPr="00B66777">
        <w:t>Symptoms include</w:t>
      </w:r>
      <w:r w:rsidRPr="00B66777">
        <w:t xml:space="preserve"> shivering, standing hairs, weakness, </w:t>
      </w:r>
      <w:r w:rsidR="00F502FD" w:rsidRPr="00B66777">
        <w:t>and fall</w:t>
      </w:r>
      <w:r w:rsidRPr="00B66777">
        <w:t xml:space="preserve"> in temperature, twisted neck and uncoordinated eye balls. Death could occur within 2days. Provide warmth to pigs farrowing in cold season to prevent this d</w:t>
      </w:r>
      <w:r w:rsidR="00F502FD" w:rsidRPr="00B66777">
        <w:t>isease and give diseased animal</w:t>
      </w:r>
      <w:r w:rsidRPr="00B66777">
        <w:t xml:space="preserve"> glucose injection. </w:t>
      </w:r>
    </w:p>
    <w:p w14:paraId="58B9F239" w14:textId="77777777" w:rsidR="008F76B4" w:rsidRPr="00B66777" w:rsidRDefault="008F76B4" w:rsidP="009615FA">
      <w:pPr>
        <w:pStyle w:val="NoSpacing"/>
        <w:jc w:val="both"/>
        <w:rPr>
          <w:rFonts w:ascii="Times New Roman" w:hAnsi="Times New Roman"/>
          <w:b/>
          <w:sz w:val="24"/>
          <w:szCs w:val="24"/>
        </w:rPr>
      </w:pPr>
    </w:p>
    <w:p w14:paraId="708E58E2" w14:textId="77777777" w:rsidR="0013433B" w:rsidRPr="00B66777" w:rsidRDefault="0013433B" w:rsidP="009615FA">
      <w:pPr>
        <w:pStyle w:val="NoSpacing"/>
        <w:jc w:val="both"/>
        <w:rPr>
          <w:rFonts w:ascii="Times New Roman" w:hAnsi="Times New Roman"/>
          <w:sz w:val="24"/>
          <w:szCs w:val="24"/>
        </w:rPr>
      </w:pPr>
      <w:r w:rsidRPr="00B66777">
        <w:rPr>
          <w:rFonts w:ascii="Times New Roman" w:hAnsi="Times New Roman"/>
          <w:b/>
          <w:sz w:val="24"/>
          <w:szCs w:val="24"/>
        </w:rPr>
        <w:t>EVALUATION</w:t>
      </w:r>
    </w:p>
    <w:p w14:paraId="1FF4D0B0" w14:textId="77777777" w:rsidR="00C0769D" w:rsidRPr="00B66777" w:rsidRDefault="00C0769D" w:rsidP="006721F3">
      <w:pPr>
        <w:pStyle w:val="NoSpacing"/>
        <w:numPr>
          <w:ilvl w:val="0"/>
          <w:numId w:val="52"/>
        </w:numPr>
        <w:tabs>
          <w:tab w:val="clear" w:pos="720"/>
        </w:tabs>
        <w:ind w:left="1100" w:hanging="770"/>
        <w:jc w:val="both"/>
        <w:rPr>
          <w:rFonts w:ascii="Times New Roman" w:hAnsi="Times New Roman"/>
          <w:sz w:val="24"/>
          <w:szCs w:val="24"/>
        </w:rPr>
      </w:pPr>
      <w:r w:rsidRPr="00B66777">
        <w:rPr>
          <w:rFonts w:ascii="Times New Roman" w:hAnsi="Times New Roman"/>
          <w:sz w:val="24"/>
          <w:szCs w:val="24"/>
        </w:rPr>
        <w:t>State two disadvantages of intensive method of rearing pigs.</w:t>
      </w:r>
    </w:p>
    <w:p w14:paraId="0DF6A9B6" w14:textId="77777777" w:rsidR="00C0769D" w:rsidRPr="00B66777" w:rsidRDefault="00C0769D" w:rsidP="006721F3">
      <w:pPr>
        <w:pStyle w:val="NoSpacing"/>
        <w:numPr>
          <w:ilvl w:val="0"/>
          <w:numId w:val="52"/>
        </w:numPr>
        <w:tabs>
          <w:tab w:val="clear" w:pos="720"/>
        </w:tabs>
        <w:ind w:left="1100" w:hanging="770"/>
        <w:jc w:val="both"/>
        <w:rPr>
          <w:rFonts w:ascii="Times New Roman" w:hAnsi="Times New Roman"/>
          <w:sz w:val="24"/>
          <w:szCs w:val="24"/>
        </w:rPr>
      </w:pPr>
      <w:r w:rsidRPr="00B66777">
        <w:rPr>
          <w:rFonts w:ascii="Times New Roman" w:hAnsi="Times New Roman"/>
          <w:sz w:val="24"/>
          <w:szCs w:val="24"/>
        </w:rPr>
        <w:t xml:space="preserve">Discuss briefly the management of pigs from </w:t>
      </w:r>
      <w:r w:rsidR="00D07E74" w:rsidRPr="00B66777">
        <w:rPr>
          <w:rFonts w:ascii="Times New Roman" w:hAnsi="Times New Roman"/>
          <w:sz w:val="24"/>
          <w:szCs w:val="24"/>
        </w:rPr>
        <w:t>A.</w:t>
      </w:r>
      <w:r w:rsidRPr="00B66777">
        <w:rPr>
          <w:rFonts w:ascii="Times New Roman" w:hAnsi="Times New Roman"/>
          <w:sz w:val="24"/>
          <w:szCs w:val="24"/>
        </w:rPr>
        <w:t xml:space="preserve"> birth to weaning </w:t>
      </w:r>
      <w:r w:rsidR="00D07E74" w:rsidRPr="00B66777">
        <w:rPr>
          <w:rFonts w:ascii="Times New Roman" w:hAnsi="Times New Roman"/>
          <w:sz w:val="24"/>
          <w:szCs w:val="24"/>
        </w:rPr>
        <w:t>B.</w:t>
      </w:r>
      <w:r w:rsidRPr="00B66777">
        <w:rPr>
          <w:rFonts w:ascii="Times New Roman" w:hAnsi="Times New Roman"/>
          <w:sz w:val="24"/>
          <w:szCs w:val="24"/>
        </w:rPr>
        <w:t xml:space="preserve"> weaning to finishing</w:t>
      </w:r>
    </w:p>
    <w:p w14:paraId="4AD96051" w14:textId="77777777" w:rsidR="003943E4" w:rsidRPr="00B66777" w:rsidRDefault="003943E4" w:rsidP="009615FA">
      <w:pPr>
        <w:rPr>
          <w:b/>
          <w:bCs/>
        </w:rPr>
      </w:pPr>
    </w:p>
    <w:p w14:paraId="1050DBEB" w14:textId="77777777" w:rsidR="0027326A" w:rsidRPr="00B66777" w:rsidRDefault="0027326A" w:rsidP="009615FA">
      <w:pPr>
        <w:rPr>
          <w:b/>
          <w:bCs/>
        </w:rPr>
      </w:pPr>
      <w:r w:rsidRPr="00B66777">
        <w:rPr>
          <w:b/>
          <w:bCs/>
        </w:rPr>
        <w:t>GENERAL EVALUATION</w:t>
      </w:r>
    </w:p>
    <w:p w14:paraId="09118DB5" w14:textId="77777777" w:rsidR="0027326A" w:rsidRPr="00B66777" w:rsidRDefault="0013433B" w:rsidP="006721F3">
      <w:pPr>
        <w:numPr>
          <w:ilvl w:val="0"/>
          <w:numId w:val="107"/>
        </w:numPr>
        <w:tabs>
          <w:tab w:val="clear" w:pos="1080"/>
        </w:tabs>
        <w:ind w:left="720" w:hanging="360"/>
      </w:pPr>
      <w:r w:rsidRPr="00B66777">
        <w:t>Outline four characteristics of pigs</w:t>
      </w:r>
    </w:p>
    <w:p w14:paraId="0176093D" w14:textId="77777777" w:rsidR="0013433B" w:rsidRPr="00B66777" w:rsidRDefault="0013433B" w:rsidP="006721F3">
      <w:pPr>
        <w:numPr>
          <w:ilvl w:val="0"/>
          <w:numId w:val="107"/>
        </w:numPr>
        <w:tabs>
          <w:tab w:val="clear" w:pos="1080"/>
        </w:tabs>
        <w:ind w:left="720" w:hanging="360"/>
      </w:pPr>
      <w:r w:rsidRPr="00B66777">
        <w:t>List five breeds of pigs</w:t>
      </w:r>
    </w:p>
    <w:p w14:paraId="284D0A48" w14:textId="77777777" w:rsidR="0013433B" w:rsidRPr="00B66777" w:rsidRDefault="0013433B" w:rsidP="006721F3">
      <w:pPr>
        <w:pStyle w:val="NoSpacing"/>
        <w:numPr>
          <w:ilvl w:val="0"/>
          <w:numId w:val="107"/>
        </w:numPr>
        <w:tabs>
          <w:tab w:val="clear" w:pos="1080"/>
        </w:tabs>
        <w:ind w:left="720" w:hanging="360"/>
        <w:jc w:val="both"/>
        <w:rPr>
          <w:rFonts w:ascii="Times New Roman" w:hAnsi="Times New Roman"/>
          <w:sz w:val="24"/>
          <w:szCs w:val="24"/>
        </w:rPr>
      </w:pPr>
      <w:r w:rsidRPr="00B66777">
        <w:rPr>
          <w:rFonts w:ascii="Times New Roman" w:hAnsi="Times New Roman"/>
          <w:sz w:val="24"/>
          <w:szCs w:val="24"/>
        </w:rPr>
        <w:t>List three systems of rearing pigs</w:t>
      </w:r>
    </w:p>
    <w:p w14:paraId="2E902A93" w14:textId="77777777" w:rsidR="0013433B" w:rsidRPr="00B66777" w:rsidRDefault="0013433B" w:rsidP="006721F3">
      <w:pPr>
        <w:pStyle w:val="NoSpacing"/>
        <w:numPr>
          <w:ilvl w:val="0"/>
          <w:numId w:val="107"/>
        </w:numPr>
        <w:tabs>
          <w:tab w:val="clear" w:pos="1080"/>
        </w:tabs>
        <w:ind w:left="720" w:hanging="360"/>
        <w:jc w:val="both"/>
        <w:rPr>
          <w:rFonts w:ascii="Times New Roman" w:hAnsi="Times New Roman"/>
          <w:sz w:val="24"/>
          <w:szCs w:val="24"/>
        </w:rPr>
      </w:pPr>
      <w:r w:rsidRPr="00B66777">
        <w:rPr>
          <w:rFonts w:ascii="Times New Roman" w:hAnsi="Times New Roman"/>
          <w:sz w:val="24"/>
          <w:szCs w:val="24"/>
        </w:rPr>
        <w:t>State two advantages of intensive method of rearing pigs</w:t>
      </w:r>
    </w:p>
    <w:p w14:paraId="6BBE1424" w14:textId="77777777" w:rsidR="0013433B" w:rsidRPr="00B66777" w:rsidRDefault="0013433B" w:rsidP="006721F3">
      <w:pPr>
        <w:pStyle w:val="NoSpacing"/>
        <w:numPr>
          <w:ilvl w:val="0"/>
          <w:numId w:val="107"/>
        </w:numPr>
        <w:tabs>
          <w:tab w:val="clear" w:pos="1080"/>
        </w:tabs>
        <w:ind w:left="720" w:hanging="360"/>
        <w:jc w:val="both"/>
        <w:rPr>
          <w:rFonts w:ascii="Times New Roman" w:hAnsi="Times New Roman"/>
          <w:sz w:val="24"/>
          <w:szCs w:val="24"/>
        </w:rPr>
      </w:pPr>
      <w:r w:rsidRPr="00B66777">
        <w:rPr>
          <w:rFonts w:ascii="Times New Roman" w:hAnsi="Times New Roman"/>
          <w:sz w:val="24"/>
          <w:szCs w:val="24"/>
        </w:rPr>
        <w:t>Mention two disadvantages of extensive method of rearing pigs</w:t>
      </w:r>
    </w:p>
    <w:p w14:paraId="76179D40" w14:textId="77777777" w:rsidR="0013433B" w:rsidRPr="00B66777" w:rsidRDefault="0013433B" w:rsidP="006721F3">
      <w:pPr>
        <w:pStyle w:val="NoSpacing"/>
        <w:numPr>
          <w:ilvl w:val="0"/>
          <w:numId w:val="107"/>
        </w:numPr>
        <w:tabs>
          <w:tab w:val="clear" w:pos="1080"/>
        </w:tabs>
        <w:ind w:left="720" w:hanging="360"/>
        <w:jc w:val="both"/>
        <w:rPr>
          <w:rFonts w:ascii="Times New Roman" w:hAnsi="Times New Roman"/>
          <w:sz w:val="24"/>
          <w:szCs w:val="24"/>
        </w:rPr>
      </w:pPr>
      <w:r w:rsidRPr="00B66777">
        <w:rPr>
          <w:rFonts w:ascii="Times New Roman" w:hAnsi="Times New Roman"/>
          <w:sz w:val="24"/>
          <w:szCs w:val="24"/>
        </w:rPr>
        <w:t>Discuss briefly the feeding and hygiene of pigs</w:t>
      </w:r>
    </w:p>
    <w:p w14:paraId="02F8A5B4" w14:textId="77777777" w:rsidR="0013433B" w:rsidRPr="00B66777" w:rsidRDefault="0013433B" w:rsidP="006721F3">
      <w:pPr>
        <w:pStyle w:val="NoSpacing"/>
        <w:numPr>
          <w:ilvl w:val="0"/>
          <w:numId w:val="107"/>
        </w:numPr>
        <w:tabs>
          <w:tab w:val="clear" w:pos="1080"/>
        </w:tabs>
        <w:ind w:left="720" w:hanging="360"/>
        <w:jc w:val="both"/>
        <w:rPr>
          <w:rFonts w:ascii="Times New Roman" w:hAnsi="Times New Roman"/>
          <w:sz w:val="24"/>
          <w:szCs w:val="24"/>
        </w:rPr>
      </w:pPr>
      <w:r w:rsidRPr="00B66777">
        <w:rPr>
          <w:rFonts w:ascii="Times New Roman" w:hAnsi="Times New Roman"/>
          <w:sz w:val="24"/>
          <w:szCs w:val="24"/>
        </w:rPr>
        <w:t>Discuss briefly the management of pigs from breeding to finishing</w:t>
      </w:r>
    </w:p>
    <w:p w14:paraId="17F98AD6" w14:textId="77777777" w:rsidR="0097606B" w:rsidRPr="00B66777" w:rsidRDefault="0097606B" w:rsidP="009615FA">
      <w:pPr>
        <w:jc w:val="both"/>
        <w:rPr>
          <w:b/>
          <w:bCs/>
        </w:rPr>
      </w:pPr>
    </w:p>
    <w:p w14:paraId="473DCFA6" w14:textId="77777777" w:rsidR="00D748DF" w:rsidRPr="00B66777" w:rsidRDefault="00D748DF" w:rsidP="00D748DF">
      <w:pPr>
        <w:pStyle w:val="ListParagraph"/>
        <w:jc w:val="both"/>
        <w:rPr>
          <w:b/>
          <w:bCs/>
        </w:rPr>
      </w:pPr>
    </w:p>
    <w:p w14:paraId="2953EF8B" w14:textId="77777777" w:rsidR="0013433B" w:rsidRPr="00B66777" w:rsidRDefault="0013433B" w:rsidP="009615FA">
      <w:pPr>
        <w:pStyle w:val="NoSpacing"/>
        <w:jc w:val="both"/>
        <w:rPr>
          <w:rFonts w:ascii="Times New Roman" w:hAnsi="Times New Roman"/>
          <w:b/>
          <w:bCs/>
          <w:sz w:val="24"/>
          <w:szCs w:val="24"/>
        </w:rPr>
      </w:pPr>
      <w:r w:rsidRPr="00B66777">
        <w:rPr>
          <w:rFonts w:ascii="Times New Roman" w:hAnsi="Times New Roman"/>
          <w:b/>
          <w:bCs/>
          <w:sz w:val="24"/>
          <w:szCs w:val="24"/>
        </w:rPr>
        <w:t>WEEKEND ASSIGNMENT</w:t>
      </w:r>
    </w:p>
    <w:p w14:paraId="141971FA" w14:textId="77777777" w:rsidR="0013433B" w:rsidRPr="00B66777" w:rsidRDefault="0013433B" w:rsidP="006721F3">
      <w:pPr>
        <w:pStyle w:val="NoSpacing"/>
        <w:numPr>
          <w:ilvl w:val="0"/>
          <w:numId w:val="53"/>
        </w:numPr>
        <w:tabs>
          <w:tab w:val="clear" w:pos="1080"/>
          <w:tab w:val="num" w:pos="770"/>
        </w:tabs>
        <w:ind w:left="770" w:hanging="440"/>
        <w:jc w:val="both"/>
        <w:rPr>
          <w:rFonts w:ascii="Times New Roman" w:hAnsi="Times New Roman"/>
          <w:sz w:val="24"/>
          <w:szCs w:val="24"/>
        </w:rPr>
      </w:pPr>
      <w:r w:rsidRPr="00B66777">
        <w:rPr>
          <w:rFonts w:ascii="Times New Roman" w:hAnsi="Times New Roman"/>
          <w:sz w:val="24"/>
          <w:szCs w:val="24"/>
        </w:rPr>
        <w:t xml:space="preserve">A </w:t>
      </w:r>
      <w:r w:rsidR="008F76B4" w:rsidRPr="00B66777">
        <w:rPr>
          <w:rFonts w:ascii="Times New Roman" w:hAnsi="Times New Roman"/>
          <w:sz w:val="24"/>
          <w:szCs w:val="24"/>
        </w:rPr>
        <w:t>matured male pig is called ____ A. boar B. bull C. sow D.</w:t>
      </w:r>
      <w:r w:rsidRPr="00B66777">
        <w:rPr>
          <w:rFonts w:ascii="Times New Roman" w:hAnsi="Times New Roman"/>
          <w:sz w:val="24"/>
          <w:szCs w:val="24"/>
        </w:rPr>
        <w:t xml:space="preserve"> buck</w:t>
      </w:r>
    </w:p>
    <w:p w14:paraId="2F364C6D" w14:textId="77777777" w:rsidR="0013433B" w:rsidRPr="00B66777" w:rsidRDefault="0013433B" w:rsidP="006721F3">
      <w:pPr>
        <w:pStyle w:val="NoSpacing"/>
        <w:numPr>
          <w:ilvl w:val="0"/>
          <w:numId w:val="53"/>
        </w:numPr>
        <w:tabs>
          <w:tab w:val="clear" w:pos="1080"/>
          <w:tab w:val="num" w:pos="770"/>
        </w:tabs>
        <w:ind w:left="770" w:hanging="440"/>
        <w:jc w:val="both"/>
        <w:rPr>
          <w:rFonts w:ascii="Times New Roman" w:hAnsi="Times New Roman"/>
          <w:sz w:val="24"/>
          <w:szCs w:val="24"/>
        </w:rPr>
      </w:pPr>
      <w:r w:rsidRPr="00B66777">
        <w:rPr>
          <w:rFonts w:ascii="Times New Roman" w:hAnsi="Times New Roman"/>
          <w:sz w:val="24"/>
          <w:szCs w:val="24"/>
        </w:rPr>
        <w:t xml:space="preserve">The gestation period in days of a sow is </w:t>
      </w:r>
      <w:r w:rsidR="008F76B4" w:rsidRPr="00B66777">
        <w:rPr>
          <w:rFonts w:ascii="Times New Roman" w:hAnsi="Times New Roman"/>
          <w:sz w:val="24"/>
          <w:szCs w:val="24"/>
        </w:rPr>
        <w:t>____ days A. 124 B. 183 C. 114 D.</w:t>
      </w:r>
      <w:r w:rsidRPr="00B66777">
        <w:rPr>
          <w:rFonts w:ascii="Times New Roman" w:hAnsi="Times New Roman"/>
          <w:sz w:val="24"/>
          <w:szCs w:val="24"/>
        </w:rPr>
        <w:t xml:space="preserve"> 141</w:t>
      </w:r>
    </w:p>
    <w:p w14:paraId="511ECBD0" w14:textId="77777777" w:rsidR="0013433B" w:rsidRPr="00B66777" w:rsidRDefault="0013433B" w:rsidP="006721F3">
      <w:pPr>
        <w:pStyle w:val="NoSpacing"/>
        <w:numPr>
          <w:ilvl w:val="0"/>
          <w:numId w:val="53"/>
        </w:numPr>
        <w:tabs>
          <w:tab w:val="clear" w:pos="1080"/>
          <w:tab w:val="num" w:pos="770"/>
        </w:tabs>
        <w:ind w:left="770" w:hanging="440"/>
        <w:jc w:val="both"/>
        <w:rPr>
          <w:rFonts w:ascii="Times New Roman" w:hAnsi="Times New Roman"/>
          <w:sz w:val="24"/>
          <w:szCs w:val="24"/>
        </w:rPr>
      </w:pPr>
      <w:r w:rsidRPr="00B66777">
        <w:rPr>
          <w:rFonts w:ascii="Times New Roman" w:hAnsi="Times New Roman"/>
          <w:sz w:val="24"/>
          <w:szCs w:val="24"/>
        </w:rPr>
        <w:t xml:space="preserve">The house of pigs </w:t>
      </w:r>
      <w:proofErr w:type="gramStart"/>
      <w:r w:rsidRPr="00B66777">
        <w:rPr>
          <w:rFonts w:ascii="Times New Roman" w:hAnsi="Times New Roman"/>
          <w:sz w:val="24"/>
          <w:szCs w:val="24"/>
        </w:rPr>
        <w:t>are</w:t>
      </w:r>
      <w:proofErr w:type="gramEnd"/>
      <w:r w:rsidRPr="00B66777">
        <w:rPr>
          <w:rFonts w:ascii="Times New Roman" w:hAnsi="Times New Roman"/>
          <w:sz w:val="24"/>
          <w:szCs w:val="24"/>
        </w:rPr>
        <w:t xml:space="preserve"> referred to as </w:t>
      </w:r>
      <w:r w:rsidR="008F76B4" w:rsidRPr="00B66777">
        <w:rPr>
          <w:rFonts w:ascii="Times New Roman" w:hAnsi="Times New Roman"/>
          <w:sz w:val="24"/>
          <w:szCs w:val="24"/>
        </w:rPr>
        <w:t xml:space="preserve">____ A. </w:t>
      </w:r>
      <w:r w:rsidRPr="00B66777">
        <w:rPr>
          <w:rFonts w:ascii="Times New Roman" w:hAnsi="Times New Roman"/>
          <w:sz w:val="24"/>
          <w:szCs w:val="24"/>
        </w:rPr>
        <w:t xml:space="preserve">hutch </w:t>
      </w:r>
      <w:r w:rsidR="008F76B4" w:rsidRPr="00B66777">
        <w:rPr>
          <w:rFonts w:ascii="Times New Roman" w:hAnsi="Times New Roman"/>
          <w:sz w:val="24"/>
          <w:szCs w:val="24"/>
        </w:rPr>
        <w:t>B.</w:t>
      </w:r>
      <w:r w:rsidRPr="00B66777">
        <w:rPr>
          <w:rFonts w:ascii="Times New Roman" w:hAnsi="Times New Roman"/>
          <w:sz w:val="24"/>
          <w:szCs w:val="24"/>
        </w:rPr>
        <w:t xml:space="preserve"> sty </w:t>
      </w:r>
      <w:r w:rsidR="008F76B4" w:rsidRPr="00B66777">
        <w:rPr>
          <w:rFonts w:ascii="Times New Roman" w:hAnsi="Times New Roman"/>
          <w:sz w:val="24"/>
          <w:szCs w:val="24"/>
        </w:rPr>
        <w:t>C.</w:t>
      </w:r>
      <w:r w:rsidRPr="00B66777">
        <w:rPr>
          <w:rFonts w:ascii="Times New Roman" w:hAnsi="Times New Roman"/>
          <w:sz w:val="24"/>
          <w:szCs w:val="24"/>
        </w:rPr>
        <w:t xml:space="preserve"> paddock </w:t>
      </w:r>
      <w:r w:rsidR="008F76B4" w:rsidRPr="00B66777">
        <w:rPr>
          <w:rFonts w:ascii="Times New Roman" w:hAnsi="Times New Roman"/>
          <w:sz w:val="24"/>
          <w:szCs w:val="24"/>
        </w:rPr>
        <w:t xml:space="preserve">D. </w:t>
      </w:r>
      <w:r w:rsidRPr="00B66777">
        <w:rPr>
          <w:rFonts w:ascii="Times New Roman" w:hAnsi="Times New Roman"/>
          <w:sz w:val="24"/>
          <w:szCs w:val="24"/>
        </w:rPr>
        <w:t>stable</w:t>
      </w:r>
    </w:p>
    <w:p w14:paraId="257DB8B7" w14:textId="77777777" w:rsidR="008F76B4" w:rsidRPr="00B66777" w:rsidRDefault="0013433B" w:rsidP="006721F3">
      <w:pPr>
        <w:pStyle w:val="NoSpacing"/>
        <w:numPr>
          <w:ilvl w:val="0"/>
          <w:numId w:val="53"/>
        </w:numPr>
        <w:tabs>
          <w:tab w:val="clear" w:pos="1080"/>
          <w:tab w:val="num" w:pos="770"/>
        </w:tabs>
        <w:ind w:left="770" w:hanging="440"/>
        <w:jc w:val="both"/>
        <w:rPr>
          <w:rFonts w:ascii="Times New Roman" w:hAnsi="Times New Roman"/>
          <w:sz w:val="24"/>
          <w:szCs w:val="24"/>
        </w:rPr>
      </w:pPr>
      <w:r w:rsidRPr="00B66777">
        <w:rPr>
          <w:rFonts w:ascii="Times New Roman" w:hAnsi="Times New Roman"/>
          <w:sz w:val="24"/>
          <w:szCs w:val="24"/>
        </w:rPr>
        <w:t xml:space="preserve">Diet given to pregnant sow to aid easy parturition and lactation is referred to as </w:t>
      </w:r>
    </w:p>
    <w:p w14:paraId="63240943" w14:textId="77777777" w:rsidR="0013433B" w:rsidRPr="00B66777" w:rsidRDefault="008F76B4" w:rsidP="008F76B4">
      <w:pPr>
        <w:pStyle w:val="NoSpacing"/>
        <w:ind w:left="770"/>
        <w:jc w:val="both"/>
        <w:rPr>
          <w:rFonts w:ascii="Times New Roman" w:hAnsi="Times New Roman"/>
          <w:sz w:val="24"/>
          <w:szCs w:val="24"/>
        </w:rPr>
      </w:pPr>
      <w:r w:rsidRPr="00B66777">
        <w:rPr>
          <w:rFonts w:ascii="Times New Roman" w:hAnsi="Times New Roman"/>
          <w:sz w:val="24"/>
          <w:szCs w:val="24"/>
        </w:rPr>
        <w:t>A.</w:t>
      </w:r>
      <w:r w:rsidR="0013433B" w:rsidRPr="00B66777">
        <w:rPr>
          <w:rFonts w:ascii="Times New Roman" w:hAnsi="Times New Roman"/>
          <w:sz w:val="24"/>
          <w:szCs w:val="24"/>
        </w:rPr>
        <w:t xml:space="preserve"> mash </w:t>
      </w:r>
      <w:r w:rsidRPr="00B66777">
        <w:rPr>
          <w:rFonts w:ascii="Times New Roman" w:hAnsi="Times New Roman"/>
          <w:sz w:val="24"/>
          <w:szCs w:val="24"/>
        </w:rPr>
        <w:t xml:space="preserve">B. flushing C. creep D. </w:t>
      </w:r>
      <w:r w:rsidR="0013433B" w:rsidRPr="00B66777">
        <w:rPr>
          <w:rFonts w:ascii="Times New Roman" w:hAnsi="Times New Roman"/>
          <w:sz w:val="24"/>
          <w:szCs w:val="24"/>
        </w:rPr>
        <w:t>laxative</w:t>
      </w:r>
    </w:p>
    <w:p w14:paraId="788445CC" w14:textId="77777777" w:rsidR="009E79F2" w:rsidRPr="00B66777" w:rsidRDefault="009E79F2" w:rsidP="006721F3">
      <w:pPr>
        <w:pStyle w:val="NoSpacing"/>
        <w:numPr>
          <w:ilvl w:val="0"/>
          <w:numId w:val="53"/>
        </w:numPr>
        <w:tabs>
          <w:tab w:val="clear" w:pos="1080"/>
          <w:tab w:val="num" w:pos="770"/>
        </w:tabs>
        <w:ind w:left="770" w:hanging="440"/>
        <w:jc w:val="both"/>
        <w:rPr>
          <w:rFonts w:ascii="Times New Roman" w:hAnsi="Times New Roman"/>
          <w:sz w:val="24"/>
          <w:szCs w:val="24"/>
        </w:rPr>
      </w:pPr>
      <w:r w:rsidRPr="00B66777">
        <w:rPr>
          <w:rFonts w:ascii="Times New Roman" w:hAnsi="Times New Roman"/>
          <w:sz w:val="24"/>
          <w:szCs w:val="24"/>
        </w:rPr>
        <w:t>Which of the</w:t>
      </w:r>
      <w:r w:rsidR="0013433B" w:rsidRPr="00B66777">
        <w:rPr>
          <w:rFonts w:ascii="Times New Roman" w:hAnsi="Times New Roman"/>
          <w:sz w:val="24"/>
          <w:szCs w:val="24"/>
        </w:rPr>
        <w:t xml:space="preserve"> foll</w:t>
      </w:r>
      <w:r w:rsidRPr="00B66777">
        <w:rPr>
          <w:rFonts w:ascii="Times New Roman" w:hAnsi="Times New Roman"/>
          <w:sz w:val="24"/>
          <w:szCs w:val="24"/>
        </w:rPr>
        <w:t xml:space="preserve">owing is a breed if pig </w:t>
      </w:r>
      <w:r w:rsidR="008F76B4" w:rsidRPr="00B66777">
        <w:rPr>
          <w:rFonts w:ascii="Times New Roman" w:hAnsi="Times New Roman"/>
          <w:sz w:val="24"/>
          <w:szCs w:val="24"/>
        </w:rPr>
        <w:t>A. Chinchilla B. Tam worth C.</w:t>
      </w:r>
      <w:r w:rsidRPr="00B66777">
        <w:rPr>
          <w:rFonts w:ascii="Times New Roman" w:hAnsi="Times New Roman"/>
          <w:sz w:val="24"/>
          <w:szCs w:val="24"/>
        </w:rPr>
        <w:t xml:space="preserve"> Chester </w:t>
      </w:r>
      <w:proofErr w:type="gramStart"/>
      <w:r w:rsidRPr="00B66777">
        <w:rPr>
          <w:rFonts w:ascii="Times New Roman" w:hAnsi="Times New Roman"/>
          <w:sz w:val="24"/>
          <w:szCs w:val="24"/>
        </w:rPr>
        <w:t>white</w:t>
      </w:r>
      <w:proofErr w:type="gramEnd"/>
      <w:r w:rsidRPr="00B66777">
        <w:rPr>
          <w:rFonts w:ascii="Times New Roman" w:hAnsi="Times New Roman"/>
          <w:sz w:val="24"/>
          <w:szCs w:val="24"/>
        </w:rPr>
        <w:t xml:space="preserve"> </w:t>
      </w:r>
    </w:p>
    <w:p w14:paraId="0576A9FC" w14:textId="77777777" w:rsidR="0013433B" w:rsidRPr="00B66777" w:rsidRDefault="008F76B4" w:rsidP="009E79F2">
      <w:pPr>
        <w:pStyle w:val="NoSpacing"/>
        <w:ind w:left="770"/>
        <w:jc w:val="both"/>
        <w:rPr>
          <w:rFonts w:ascii="Times New Roman" w:hAnsi="Times New Roman"/>
          <w:sz w:val="24"/>
          <w:szCs w:val="24"/>
        </w:rPr>
      </w:pPr>
      <w:proofErr w:type="spellStart"/>
      <w:r w:rsidRPr="00B66777">
        <w:rPr>
          <w:rFonts w:ascii="Times New Roman" w:hAnsi="Times New Roman"/>
          <w:sz w:val="24"/>
          <w:szCs w:val="24"/>
        </w:rPr>
        <w:t>D.</w:t>
      </w:r>
      <w:r w:rsidR="009E79F2" w:rsidRPr="00B66777">
        <w:rPr>
          <w:rFonts w:ascii="Times New Roman" w:hAnsi="Times New Roman"/>
          <w:sz w:val="24"/>
          <w:szCs w:val="24"/>
        </w:rPr>
        <w:t>Duroc</w:t>
      </w:r>
      <w:proofErr w:type="spellEnd"/>
    </w:p>
    <w:p w14:paraId="3463DA3A" w14:textId="77777777" w:rsidR="0013433B" w:rsidRPr="00B66777" w:rsidRDefault="0013433B" w:rsidP="009615FA">
      <w:pPr>
        <w:pStyle w:val="NoSpacing"/>
        <w:jc w:val="both"/>
        <w:rPr>
          <w:rFonts w:ascii="Times New Roman" w:hAnsi="Times New Roman"/>
          <w:b/>
          <w:sz w:val="24"/>
          <w:szCs w:val="24"/>
        </w:rPr>
      </w:pPr>
      <w:r w:rsidRPr="00B66777">
        <w:rPr>
          <w:rFonts w:ascii="Times New Roman" w:hAnsi="Times New Roman"/>
          <w:b/>
          <w:sz w:val="24"/>
          <w:szCs w:val="24"/>
        </w:rPr>
        <w:t>THEORY</w:t>
      </w:r>
    </w:p>
    <w:p w14:paraId="75B7A6F4" w14:textId="77777777" w:rsidR="00B31FC2" w:rsidRPr="00B66777" w:rsidRDefault="0013433B" w:rsidP="0048043C">
      <w:pPr>
        <w:pStyle w:val="NoSpacing"/>
        <w:jc w:val="both"/>
        <w:rPr>
          <w:rFonts w:ascii="Times New Roman" w:hAnsi="Times New Roman"/>
          <w:sz w:val="24"/>
          <w:szCs w:val="24"/>
        </w:rPr>
      </w:pPr>
      <w:r w:rsidRPr="00B66777">
        <w:rPr>
          <w:rFonts w:ascii="Times New Roman" w:hAnsi="Times New Roman"/>
          <w:sz w:val="24"/>
          <w:szCs w:val="24"/>
        </w:rPr>
        <w:t xml:space="preserve">State two advantages and two disadvantages each of </w:t>
      </w:r>
      <w:proofErr w:type="spellStart"/>
      <w:r w:rsidRPr="00B66777">
        <w:rPr>
          <w:rFonts w:ascii="Times New Roman" w:hAnsi="Times New Roman"/>
          <w:sz w:val="24"/>
          <w:szCs w:val="24"/>
        </w:rPr>
        <w:t>i</w:t>
      </w:r>
      <w:proofErr w:type="spellEnd"/>
      <w:r w:rsidRPr="00B66777">
        <w:rPr>
          <w:rFonts w:ascii="Times New Roman" w:hAnsi="Times New Roman"/>
          <w:sz w:val="24"/>
          <w:szCs w:val="24"/>
        </w:rPr>
        <w:t xml:space="preserve">) Extensive </w:t>
      </w:r>
      <w:proofErr w:type="gramStart"/>
      <w:r w:rsidRPr="00B66777">
        <w:rPr>
          <w:rFonts w:ascii="Times New Roman" w:hAnsi="Times New Roman"/>
          <w:sz w:val="24"/>
          <w:szCs w:val="24"/>
        </w:rPr>
        <w:t>system  ii</w:t>
      </w:r>
      <w:proofErr w:type="gramEnd"/>
      <w:r w:rsidRPr="00B66777">
        <w:rPr>
          <w:rFonts w:ascii="Times New Roman" w:hAnsi="Times New Roman"/>
          <w:sz w:val="24"/>
          <w:szCs w:val="24"/>
        </w:rPr>
        <w:t>) Intensive system of rearing pigs</w:t>
      </w:r>
    </w:p>
    <w:p w14:paraId="218CCE36" w14:textId="77777777" w:rsidR="00F502FD" w:rsidRPr="00B66777" w:rsidRDefault="00F502FD" w:rsidP="009615FA">
      <w:pPr>
        <w:jc w:val="both"/>
        <w:rPr>
          <w:b/>
        </w:rPr>
      </w:pPr>
    </w:p>
    <w:p w14:paraId="31CFB2ED" w14:textId="77777777" w:rsidR="0048043C" w:rsidRPr="00B66777" w:rsidRDefault="0048043C" w:rsidP="009615FA">
      <w:pPr>
        <w:jc w:val="both"/>
        <w:rPr>
          <w:b/>
        </w:rPr>
      </w:pPr>
    </w:p>
    <w:p w14:paraId="0810089D" w14:textId="77777777" w:rsidR="0097606B" w:rsidRPr="00B66777" w:rsidRDefault="0097606B" w:rsidP="009E79F2">
      <w:pPr>
        <w:rPr>
          <w:b/>
        </w:rPr>
      </w:pPr>
      <w:r w:rsidRPr="00B66777">
        <w:rPr>
          <w:b/>
        </w:rPr>
        <w:t>WEEK TEN</w:t>
      </w:r>
    </w:p>
    <w:p w14:paraId="6A2732B1" w14:textId="77777777" w:rsidR="0097606B" w:rsidRPr="00B66777" w:rsidRDefault="0097606B" w:rsidP="009E79F2">
      <w:pPr>
        <w:pStyle w:val="NoSpacing"/>
        <w:rPr>
          <w:rFonts w:ascii="Times New Roman" w:hAnsi="Times New Roman"/>
          <w:b/>
          <w:bCs/>
          <w:sz w:val="24"/>
          <w:szCs w:val="24"/>
        </w:rPr>
      </w:pPr>
      <w:r w:rsidRPr="00B66777">
        <w:rPr>
          <w:rFonts w:ascii="Times New Roman" w:hAnsi="Times New Roman"/>
          <w:b/>
          <w:bCs/>
          <w:sz w:val="24"/>
          <w:szCs w:val="24"/>
        </w:rPr>
        <w:t>LIVESTOCK MANAGEMENT II</w:t>
      </w:r>
    </w:p>
    <w:p w14:paraId="7CD0B153" w14:textId="77777777" w:rsidR="00B5276E" w:rsidRPr="00B66777" w:rsidRDefault="0097606B" w:rsidP="009615FA">
      <w:pPr>
        <w:jc w:val="both"/>
        <w:rPr>
          <w:b/>
        </w:rPr>
      </w:pPr>
      <w:r w:rsidRPr="00B66777">
        <w:rPr>
          <w:b/>
        </w:rPr>
        <w:t>CONTENT</w:t>
      </w:r>
      <w:r w:rsidR="00F502FD" w:rsidRPr="00B66777">
        <w:rPr>
          <w:b/>
        </w:rPr>
        <w:tab/>
      </w:r>
    </w:p>
    <w:p w14:paraId="6D2FB51C" w14:textId="77777777" w:rsidR="0097606B" w:rsidRPr="00B66777" w:rsidRDefault="0097606B" w:rsidP="00B5276E">
      <w:pPr>
        <w:rPr>
          <w:b/>
        </w:rPr>
      </w:pPr>
      <w:r w:rsidRPr="00B66777">
        <w:lastRenderedPageBreak/>
        <w:t>MANAGEMENT OF RUMINANT [CATTLE]</w:t>
      </w:r>
    </w:p>
    <w:p w14:paraId="5A43EC08" w14:textId="77777777" w:rsidR="0013433B" w:rsidRPr="00B66777" w:rsidRDefault="0013433B" w:rsidP="00B5276E">
      <w:r w:rsidRPr="00B66777">
        <w:t>Cattle</w:t>
      </w:r>
    </w:p>
    <w:p w14:paraId="7AC2C84B" w14:textId="77777777" w:rsidR="0013433B" w:rsidRPr="00B66777" w:rsidRDefault="0013433B" w:rsidP="00B5276E">
      <w:r w:rsidRPr="00B66777">
        <w:t>Breeds of cattle</w:t>
      </w:r>
    </w:p>
    <w:p w14:paraId="1D8AD9D6" w14:textId="77777777" w:rsidR="0013433B" w:rsidRPr="00B66777" w:rsidRDefault="0013433B" w:rsidP="00B5276E">
      <w:r w:rsidRPr="00B66777">
        <w:t>Terms used in cattle management</w:t>
      </w:r>
    </w:p>
    <w:p w14:paraId="72D3B27E" w14:textId="77777777" w:rsidR="0013433B" w:rsidRPr="00B66777" w:rsidRDefault="0013433B" w:rsidP="00B5276E">
      <w:r w:rsidRPr="00B66777">
        <w:t>Characteristics of cattle</w:t>
      </w:r>
    </w:p>
    <w:p w14:paraId="3E737E1D" w14:textId="77777777" w:rsidR="0013433B" w:rsidRPr="00B66777" w:rsidRDefault="0013433B" w:rsidP="00B5276E">
      <w:r w:rsidRPr="00B66777">
        <w:t>System of rearing cattle</w:t>
      </w:r>
    </w:p>
    <w:p w14:paraId="6FB9FF91" w14:textId="77777777" w:rsidR="0013433B" w:rsidRPr="00B66777" w:rsidRDefault="0013433B" w:rsidP="00B5276E">
      <w:r w:rsidRPr="00B66777">
        <w:t>Feeding of cattle</w:t>
      </w:r>
    </w:p>
    <w:p w14:paraId="4D8E4022" w14:textId="77777777" w:rsidR="009E79F2" w:rsidRPr="00B66777" w:rsidRDefault="0013433B" w:rsidP="00B5276E">
      <w:r w:rsidRPr="00B66777">
        <w:t>Management of cattle</w:t>
      </w:r>
    </w:p>
    <w:p w14:paraId="653F25E7" w14:textId="77777777" w:rsidR="00B5276E" w:rsidRPr="00B66777" w:rsidRDefault="00B5276E" w:rsidP="009E79F2">
      <w:pPr>
        <w:jc w:val="both"/>
      </w:pPr>
    </w:p>
    <w:p w14:paraId="429DE8AF" w14:textId="77777777" w:rsidR="0013433B" w:rsidRPr="00B66777" w:rsidRDefault="0013433B" w:rsidP="009E79F2">
      <w:pPr>
        <w:jc w:val="both"/>
      </w:pPr>
      <w:r w:rsidRPr="00B66777">
        <w:t>Cattle are ruminant animal (they have complex or complicated stomach structures). Cattle have hollow horns and hoofs. They are reared for meat, milk, hide and skin, manure and draught animals for farm work. Th</w:t>
      </w:r>
      <w:r w:rsidR="00B5276E" w:rsidRPr="00B66777">
        <w:t xml:space="preserve">ey belong to the family </w:t>
      </w:r>
      <w:proofErr w:type="spellStart"/>
      <w:r w:rsidR="00B5276E" w:rsidRPr="00B66777">
        <w:t>bovidae</w:t>
      </w:r>
      <w:proofErr w:type="spellEnd"/>
      <w:r w:rsidR="00B5276E" w:rsidRPr="00B66777">
        <w:t xml:space="preserve"> and genus Bos; humped cattle are </w:t>
      </w:r>
      <w:proofErr w:type="spellStart"/>
      <w:r w:rsidR="00B5276E" w:rsidRPr="00B66777">
        <w:rPr>
          <w:u w:val="single"/>
        </w:rPr>
        <w:t>Bosindicus</w:t>
      </w:r>
      <w:r w:rsidR="00B5276E" w:rsidRPr="00B66777">
        <w:t>humpless</w:t>
      </w:r>
      <w:proofErr w:type="spellEnd"/>
      <w:r w:rsidR="00B5276E" w:rsidRPr="00B66777">
        <w:t xml:space="preserve"> are </w:t>
      </w:r>
      <w:proofErr w:type="spellStart"/>
      <w:r w:rsidR="00B5276E" w:rsidRPr="00B66777">
        <w:rPr>
          <w:u w:val="single"/>
        </w:rPr>
        <w:t>Bostaurus</w:t>
      </w:r>
      <w:proofErr w:type="spellEnd"/>
      <w:r w:rsidR="00B5276E" w:rsidRPr="00B66777">
        <w:t>.</w:t>
      </w:r>
    </w:p>
    <w:p w14:paraId="3EF44C47" w14:textId="77777777" w:rsidR="00933E6D" w:rsidRPr="00B66777" w:rsidRDefault="00933E6D" w:rsidP="009615FA">
      <w:pPr>
        <w:jc w:val="both"/>
        <w:rPr>
          <w:b/>
        </w:rPr>
      </w:pPr>
    </w:p>
    <w:p w14:paraId="3D1F1D4E" w14:textId="77777777" w:rsidR="0013433B" w:rsidRPr="00B66777" w:rsidRDefault="0013433B" w:rsidP="009615FA">
      <w:pPr>
        <w:jc w:val="both"/>
        <w:rPr>
          <w:b/>
        </w:rPr>
      </w:pPr>
      <w:r w:rsidRPr="00B66777">
        <w:rPr>
          <w:b/>
        </w:rPr>
        <w:t>BREEDS OF CATTLE</w:t>
      </w:r>
    </w:p>
    <w:p w14:paraId="6DB4072F" w14:textId="77777777" w:rsidR="0013433B" w:rsidRPr="00B66777" w:rsidRDefault="0013433B" w:rsidP="009615FA">
      <w:pPr>
        <w:jc w:val="both"/>
      </w:pPr>
      <w:r w:rsidRPr="00B66777">
        <w:t>Breeds of cattle can be grouped into three. These are</w:t>
      </w:r>
    </w:p>
    <w:p w14:paraId="2E848BB7" w14:textId="77777777" w:rsidR="00F502FD" w:rsidRPr="00B66777" w:rsidRDefault="00F502FD" w:rsidP="009615FA">
      <w:pPr>
        <w:jc w:val="both"/>
      </w:pPr>
    </w:p>
    <w:p w14:paraId="2DF0A5DA" w14:textId="77777777" w:rsidR="0013433B" w:rsidRPr="00B66777" w:rsidRDefault="0013433B" w:rsidP="009615FA">
      <w:pPr>
        <w:jc w:val="both"/>
      </w:pPr>
      <w:r w:rsidRPr="00B66777">
        <w:t>Beef cattle: They can produce good quality meat</w:t>
      </w:r>
    </w:p>
    <w:p w14:paraId="041762C8" w14:textId="77777777" w:rsidR="0013433B" w:rsidRPr="00B66777" w:rsidRDefault="00F502FD" w:rsidP="00B5276E">
      <w:pPr>
        <w:jc w:val="both"/>
      </w:pPr>
      <w:proofErr w:type="spellStart"/>
      <w:r w:rsidRPr="00B66777">
        <w:t>SokotoGuda</w:t>
      </w:r>
      <w:r w:rsidR="00B5276E" w:rsidRPr="00B66777">
        <w:t>l</w:t>
      </w:r>
      <w:r w:rsidRPr="00B66777">
        <w:t>i</w:t>
      </w:r>
      <w:proofErr w:type="spellEnd"/>
      <w:r w:rsidR="00B5276E" w:rsidRPr="00B66777">
        <w:t>,</w:t>
      </w:r>
      <w:r w:rsidRPr="00B66777">
        <w:tab/>
        <w:t>Red Bororo</w:t>
      </w:r>
      <w:r w:rsidR="00B5276E" w:rsidRPr="00B66777">
        <w:t xml:space="preserve">, </w:t>
      </w:r>
      <w:proofErr w:type="spellStart"/>
      <w:r w:rsidR="00B5276E" w:rsidRPr="00B66777">
        <w:t>Kuri</w:t>
      </w:r>
      <w:proofErr w:type="spellEnd"/>
      <w:r w:rsidR="00B5276E" w:rsidRPr="00B66777">
        <w:t xml:space="preserve">, </w:t>
      </w:r>
      <w:proofErr w:type="spellStart"/>
      <w:r w:rsidR="00B5276E" w:rsidRPr="00B66777">
        <w:t>N’dama</w:t>
      </w:r>
      <w:proofErr w:type="spellEnd"/>
      <w:r w:rsidR="00B5276E" w:rsidRPr="00B66777">
        <w:t xml:space="preserve">, </w:t>
      </w:r>
      <w:proofErr w:type="spellStart"/>
      <w:r w:rsidR="00B5276E" w:rsidRPr="00B66777">
        <w:t>Muturu</w:t>
      </w:r>
      <w:proofErr w:type="spellEnd"/>
      <w:r w:rsidR="00B5276E" w:rsidRPr="00B66777">
        <w:t xml:space="preserve">, </w:t>
      </w:r>
      <w:proofErr w:type="spellStart"/>
      <w:r w:rsidR="0013433B" w:rsidRPr="00B66777">
        <w:t>Keteku</w:t>
      </w:r>
      <w:proofErr w:type="spellEnd"/>
      <w:r w:rsidR="00B5276E" w:rsidRPr="00B66777">
        <w:t xml:space="preserve"> etc.</w:t>
      </w:r>
    </w:p>
    <w:p w14:paraId="10354A2E" w14:textId="77777777" w:rsidR="0013433B" w:rsidRPr="00B66777" w:rsidRDefault="00933E6D" w:rsidP="009615FA">
      <w:pPr>
        <w:jc w:val="both"/>
      </w:pPr>
      <w:r w:rsidRPr="00B66777">
        <w:t>Dairy</w:t>
      </w:r>
      <w:r w:rsidR="0013433B" w:rsidRPr="00B66777">
        <w:t xml:space="preserve"> cattle: They are reared mainly to produce milk.</w:t>
      </w:r>
    </w:p>
    <w:p w14:paraId="676B910A" w14:textId="77777777" w:rsidR="00933E6D" w:rsidRPr="00B66777" w:rsidRDefault="00933E6D" w:rsidP="009615FA">
      <w:pPr>
        <w:jc w:val="both"/>
      </w:pPr>
      <w:r w:rsidRPr="00B66777">
        <w:t>White Fulani</w:t>
      </w:r>
      <w:r w:rsidR="00B5276E" w:rsidRPr="00B66777">
        <w:t xml:space="preserve">, </w:t>
      </w:r>
      <w:r w:rsidRPr="00B66777">
        <w:t>Jersey</w:t>
      </w:r>
      <w:r w:rsidR="00B5276E" w:rsidRPr="00B66777">
        <w:t xml:space="preserve">, </w:t>
      </w:r>
      <w:proofErr w:type="spellStart"/>
      <w:r w:rsidRPr="00B66777">
        <w:t>Ayshere</w:t>
      </w:r>
      <w:proofErr w:type="spellEnd"/>
      <w:r w:rsidR="00B5276E" w:rsidRPr="00B66777">
        <w:t>, etc.</w:t>
      </w:r>
    </w:p>
    <w:p w14:paraId="24A80DAB" w14:textId="77777777" w:rsidR="00B5276E" w:rsidRPr="00B66777" w:rsidRDefault="00B5276E" w:rsidP="009615FA">
      <w:pPr>
        <w:jc w:val="both"/>
      </w:pPr>
    </w:p>
    <w:p w14:paraId="5E211536" w14:textId="77777777" w:rsidR="0013433B" w:rsidRPr="00B66777" w:rsidRDefault="0013433B" w:rsidP="009615FA">
      <w:pPr>
        <w:jc w:val="both"/>
      </w:pPr>
      <w:r w:rsidRPr="00B66777">
        <w:t>Dual purpose cattle: They can produce meat and milk</w:t>
      </w:r>
    </w:p>
    <w:p w14:paraId="3637AC62" w14:textId="77777777" w:rsidR="0013433B" w:rsidRPr="00B66777" w:rsidRDefault="00933E6D" w:rsidP="00B5276E">
      <w:pPr>
        <w:jc w:val="both"/>
      </w:pPr>
      <w:proofErr w:type="spellStart"/>
      <w:r w:rsidRPr="00B66777">
        <w:t>Muturu</w:t>
      </w:r>
      <w:proofErr w:type="spellEnd"/>
      <w:r w:rsidR="00B5276E" w:rsidRPr="00B66777">
        <w:t xml:space="preserve">, </w:t>
      </w:r>
      <w:proofErr w:type="spellStart"/>
      <w:r w:rsidR="0013433B" w:rsidRPr="00B66777">
        <w:t>Wadara</w:t>
      </w:r>
      <w:proofErr w:type="spellEnd"/>
      <w:r w:rsidR="0013433B" w:rsidRPr="00B66777">
        <w:t xml:space="preserve"> (</w:t>
      </w:r>
      <w:proofErr w:type="spellStart"/>
      <w:r w:rsidR="0013433B" w:rsidRPr="00B66777">
        <w:t>Shuw</w:t>
      </w:r>
      <w:r w:rsidR="00B5276E" w:rsidRPr="00B66777">
        <w:t>a</w:t>
      </w:r>
      <w:proofErr w:type="spellEnd"/>
      <w:r w:rsidR="00B5276E" w:rsidRPr="00B66777">
        <w:t>) etc</w:t>
      </w:r>
      <w:r w:rsidR="00D07E74" w:rsidRPr="00B66777">
        <w:t>.</w:t>
      </w:r>
    </w:p>
    <w:p w14:paraId="10DCF76F" w14:textId="77777777" w:rsidR="00862269" w:rsidRPr="00B66777" w:rsidRDefault="00862269" w:rsidP="009615FA">
      <w:pPr>
        <w:jc w:val="both"/>
        <w:rPr>
          <w:b/>
          <w:bCs/>
        </w:rPr>
      </w:pPr>
    </w:p>
    <w:p w14:paraId="080D09E9" w14:textId="77777777" w:rsidR="00862269" w:rsidRPr="00B66777" w:rsidRDefault="00862269" w:rsidP="009615FA">
      <w:pPr>
        <w:jc w:val="both"/>
        <w:rPr>
          <w:b/>
          <w:bCs/>
        </w:rPr>
      </w:pPr>
      <w:r w:rsidRPr="00B66777">
        <w:rPr>
          <w:b/>
          <w:bCs/>
        </w:rPr>
        <w:t>TERMS USED IN CATTLE MANAGEMENT</w:t>
      </w:r>
    </w:p>
    <w:p w14:paraId="7741E60A" w14:textId="77777777" w:rsidR="00862269" w:rsidRPr="00B66777" w:rsidRDefault="00862269" w:rsidP="009615FA">
      <w:pPr>
        <w:ind w:left="360"/>
        <w:jc w:val="both"/>
      </w:pPr>
      <w:r w:rsidRPr="00B66777">
        <w:t>Bull: an adult male cattle</w:t>
      </w:r>
      <w:r w:rsidRPr="00B66777">
        <w:tab/>
      </w:r>
      <w:r w:rsidRPr="00B66777">
        <w:tab/>
        <w:t xml:space="preserve">Cow: </w:t>
      </w:r>
      <w:proofErr w:type="gramStart"/>
      <w:r w:rsidRPr="00B66777">
        <w:t>an adult female cattle</w:t>
      </w:r>
      <w:proofErr w:type="gramEnd"/>
    </w:p>
    <w:p w14:paraId="362308E4" w14:textId="77777777" w:rsidR="00862269" w:rsidRPr="00B66777" w:rsidRDefault="00862269" w:rsidP="009615FA">
      <w:pPr>
        <w:ind w:left="360"/>
        <w:jc w:val="both"/>
      </w:pPr>
      <w:r w:rsidRPr="00B66777">
        <w:t>Calf: a young or baby cattle</w:t>
      </w:r>
      <w:r w:rsidRPr="00B66777">
        <w:tab/>
        <w:t xml:space="preserve">Heifer: </w:t>
      </w:r>
      <w:proofErr w:type="gramStart"/>
      <w:r w:rsidRPr="00B66777">
        <w:t>a growing female cattle</w:t>
      </w:r>
      <w:proofErr w:type="gramEnd"/>
      <w:r w:rsidRPr="00B66777">
        <w:t xml:space="preserve"> up to her first calving.</w:t>
      </w:r>
    </w:p>
    <w:p w14:paraId="7918E505" w14:textId="77777777" w:rsidR="00862269" w:rsidRPr="00B66777" w:rsidRDefault="00862269" w:rsidP="009615FA">
      <w:pPr>
        <w:ind w:left="360"/>
        <w:jc w:val="both"/>
      </w:pPr>
      <w:r w:rsidRPr="00B66777">
        <w:t>Serving: act of mating in cattle</w:t>
      </w:r>
      <w:r w:rsidRPr="00B66777">
        <w:tab/>
        <w:t>Calving: act of parturition in cattle</w:t>
      </w:r>
    </w:p>
    <w:p w14:paraId="4B16FAFC" w14:textId="77777777" w:rsidR="00862269" w:rsidRPr="00B66777" w:rsidRDefault="00862269" w:rsidP="009615FA">
      <w:pPr>
        <w:ind w:left="360"/>
        <w:jc w:val="both"/>
      </w:pPr>
      <w:r w:rsidRPr="00B66777">
        <w:t>Herd: a group of cattle</w:t>
      </w:r>
      <w:r w:rsidRPr="00B66777">
        <w:tab/>
      </w:r>
      <w:r w:rsidRPr="00B66777">
        <w:tab/>
        <w:t>Beef: meat of cattle</w:t>
      </w:r>
    </w:p>
    <w:p w14:paraId="4BA76D4A" w14:textId="77777777" w:rsidR="00933E6D" w:rsidRPr="00B66777" w:rsidRDefault="00933E6D" w:rsidP="009615FA">
      <w:pPr>
        <w:jc w:val="both"/>
        <w:rPr>
          <w:b/>
          <w:bCs/>
        </w:rPr>
      </w:pPr>
    </w:p>
    <w:p w14:paraId="71187E41" w14:textId="77777777" w:rsidR="00933E6D" w:rsidRPr="00B66777" w:rsidRDefault="0056625D" w:rsidP="009615FA">
      <w:pPr>
        <w:jc w:val="center"/>
        <w:rPr>
          <w:b/>
          <w:bCs/>
        </w:rPr>
      </w:pPr>
      <w:r w:rsidRPr="00B66777">
        <w:rPr>
          <w:b/>
          <w:noProof/>
        </w:rPr>
        <w:lastRenderedPageBreak/>
        <w:drawing>
          <wp:inline distT="0" distB="0" distL="0" distR="0" wp14:anchorId="68AFA591" wp14:editId="356FA56F">
            <wp:extent cx="5181600" cy="3248025"/>
            <wp:effectExtent l="0" t="0" r="0" b="9525"/>
            <wp:docPr id="22" name="Picture 31" descr="Description: C:\Users\AKANDE ANTHONY\Downloads\cowan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escription: C:\Users\AKANDE ANTHONY\Downloads\cowanat.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81600" cy="3248025"/>
                    </a:xfrm>
                    <a:prstGeom prst="rect">
                      <a:avLst/>
                    </a:prstGeom>
                    <a:noFill/>
                    <a:ln>
                      <a:noFill/>
                    </a:ln>
                  </pic:spPr>
                </pic:pic>
              </a:graphicData>
            </a:graphic>
          </wp:inline>
        </w:drawing>
      </w:r>
    </w:p>
    <w:p w14:paraId="53B083AA" w14:textId="77777777" w:rsidR="0013433B" w:rsidRPr="00B66777" w:rsidRDefault="0013433B" w:rsidP="009615FA">
      <w:pPr>
        <w:rPr>
          <w:b/>
        </w:rPr>
      </w:pPr>
      <w:r w:rsidRPr="00B66777">
        <w:rPr>
          <w:b/>
        </w:rPr>
        <w:t>EVALUATION</w:t>
      </w:r>
    </w:p>
    <w:p w14:paraId="35B7FAEF" w14:textId="77777777" w:rsidR="0013433B" w:rsidRPr="00B66777" w:rsidRDefault="0013433B" w:rsidP="006721F3">
      <w:pPr>
        <w:numPr>
          <w:ilvl w:val="0"/>
          <w:numId w:val="61"/>
        </w:numPr>
        <w:jc w:val="both"/>
      </w:pPr>
      <w:r w:rsidRPr="00B66777">
        <w:t>State five breeds of cattle</w:t>
      </w:r>
    </w:p>
    <w:p w14:paraId="6E22650F" w14:textId="77777777" w:rsidR="0013433B" w:rsidRPr="00B66777" w:rsidRDefault="0013433B" w:rsidP="006721F3">
      <w:pPr>
        <w:numPr>
          <w:ilvl w:val="0"/>
          <w:numId w:val="61"/>
        </w:numPr>
        <w:jc w:val="both"/>
      </w:pPr>
      <w:r w:rsidRPr="00B66777">
        <w:t>List five importance of cattle</w:t>
      </w:r>
    </w:p>
    <w:p w14:paraId="388BE02B" w14:textId="77777777" w:rsidR="0013433B" w:rsidRPr="00B66777" w:rsidRDefault="0013433B" w:rsidP="009615FA">
      <w:pPr>
        <w:tabs>
          <w:tab w:val="num" w:pos="1770"/>
        </w:tabs>
        <w:jc w:val="both"/>
        <w:rPr>
          <w:b/>
        </w:rPr>
      </w:pPr>
    </w:p>
    <w:p w14:paraId="6923A4DD" w14:textId="77777777" w:rsidR="0013433B" w:rsidRPr="00B66777" w:rsidRDefault="0013433B" w:rsidP="009615FA">
      <w:pPr>
        <w:tabs>
          <w:tab w:val="num" w:pos="1770"/>
        </w:tabs>
        <w:jc w:val="both"/>
      </w:pPr>
      <w:r w:rsidRPr="00B66777">
        <w:rPr>
          <w:b/>
        </w:rPr>
        <w:t>CHARACTERISTICS OF CATTLE</w:t>
      </w:r>
    </w:p>
    <w:p w14:paraId="1778AAEC" w14:textId="77777777" w:rsidR="0013433B" w:rsidRPr="00B66777" w:rsidRDefault="0013433B" w:rsidP="006721F3">
      <w:pPr>
        <w:numPr>
          <w:ilvl w:val="0"/>
          <w:numId w:val="57"/>
        </w:numPr>
        <w:tabs>
          <w:tab w:val="clear" w:pos="1365"/>
          <w:tab w:val="num" w:pos="720"/>
        </w:tabs>
        <w:ind w:hanging="1005"/>
        <w:jc w:val="both"/>
      </w:pPr>
      <w:r w:rsidRPr="00B66777">
        <w:t>They are large bodied animals.</w:t>
      </w:r>
    </w:p>
    <w:p w14:paraId="0B41E426" w14:textId="77777777" w:rsidR="0013433B" w:rsidRPr="00B66777" w:rsidRDefault="0013433B" w:rsidP="006721F3">
      <w:pPr>
        <w:numPr>
          <w:ilvl w:val="0"/>
          <w:numId w:val="57"/>
        </w:numPr>
        <w:tabs>
          <w:tab w:val="clear" w:pos="1365"/>
          <w:tab w:val="num" w:pos="720"/>
        </w:tabs>
        <w:ind w:hanging="1005"/>
        <w:jc w:val="both"/>
      </w:pPr>
      <w:r w:rsidRPr="00B66777">
        <w:t>Most male and female cattle have horns</w:t>
      </w:r>
      <w:r w:rsidR="00B5276E" w:rsidRPr="00B66777">
        <w:t xml:space="preserve"> some are polled</w:t>
      </w:r>
      <w:r w:rsidRPr="00B66777">
        <w:t xml:space="preserve">. </w:t>
      </w:r>
    </w:p>
    <w:p w14:paraId="79DA330F" w14:textId="77777777" w:rsidR="00B5276E" w:rsidRPr="00B66777" w:rsidRDefault="007F6F66" w:rsidP="006721F3">
      <w:pPr>
        <w:numPr>
          <w:ilvl w:val="0"/>
          <w:numId w:val="57"/>
        </w:numPr>
        <w:tabs>
          <w:tab w:val="clear" w:pos="1365"/>
          <w:tab w:val="num" w:pos="720"/>
        </w:tabs>
        <w:ind w:hanging="1005"/>
        <w:jc w:val="both"/>
      </w:pPr>
      <w:r w:rsidRPr="00B66777">
        <w:t xml:space="preserve">They are either humped or </w:t>
      </w:r>
      <w:proofErr w:type="spellStart"/>
      <w:r w:rsidRPr="00B66777">
        <w:t>humpless</w:t>
      </w:r>
      <w:proofErr w:type="spellEnd"/>
      <w:r w:rsidRPr="00B66777">
        <w:t>.</w:t>
      </w:r>
    </w:p>
    <w:p w14:paraId="42E5BB90" w14:textId="77777777" w:rsidR="0013433B" w:rsidRPr="00B66777" w:rsidRDefault="0056625D" w:rsidP="006721F3">
      <w:pPr>
        <w:numPr>
          <w:ilvl w:val="0"/>
          <w:numId w:val="57"/>
        </w:numPr>
        <w:tabs>
          <w:tab w:val="clear" w:pos="1365"/>
          <w:tab w:val="num" w:pos="720"/>
        </w:tabs>
        <w:ind w:hanging="1005"/>
        <w:jc w:val="both"/>
      </w:pPr>
      <w:r w:rsidRPr="00B66777">
        <w:t>They calf</w:t>
      </w:r>
      <w:r w:rsidR="0013433B" w:rsidRPr="00B66777">
        <w:t xml:space="preserve"> at least once in a year.</w:t>
      </w:r>
    </w:p>
    <w:p w14:paraId="0259598F" w14:textId="77777777" w:rsidR="0013433B" w:rsidRPr="00B66777" w:rsidRDefault="0013433B" w:rsidP="006721F3">
      <w:pPr>
        <w:numPr>
          <w:ilvl w:val="0"/>
          <w:numId w:val="57"/>
        </w:numPr>
        <w:tabs>
          <w:tab w:val="clear" w:pos="1365"/>
          <w:tab w:val="num" w:pos="720"/>
        </w:tabs>
        <w:ind w:hanging="1005"/>
        <w:jc w:val="both"/>
      </w:pPr>
      <w:r w:rsidRPr="00B66777">
        <w:t>They have a gestation period of about 275-283 days (9</w:t>
      </w:r>
      <m:oMath>
        <m:f>
          <m:fPr>
            <m:ctrlPr>
              <w:rPr>
                <w:rFonts w:ascii="Cambria Math" w:hAnsi="Cambria Math"/>
                <w:i/>
              </w:rPr>
            </m:ctrlPr>
          </m:fPr>
          <m:num>
            <m:r>
              <w:rPr>
                <w:rFonts w:ascii="Cambria Math" w:hAnsi="Cambria Math"/>
              </w:rPr>
              <m:t>1</m:t>
            </m:r>
          </m:num>
          <m:den>
            <m:r>
              <w:rPr>
                <w:rFonts w:ascii="Cambria Math" w:hAnsi="Cambria Math"/>
              </w:rPr>
              <m:t>2</m:t>
            </m:r>
          </m:den>
        </m:f>
      </m:oMath>
      <w:r w:rsidRPr="00B66777">
        <w:t xml:space="preserve"> months).</w:t>
      </w:r>
    </w:p>
    <w:p w14:paraId="38CD790C" w14:textId="77777777" w:rsidR="0013433B" w:rsidRPr="00B66777" w:rsidRDefault="0013433B" w:rsidP="006721F3">
      <w:pPr>
        <w:numPr>
          <w:ilvl w:val="0"/>
          <w:numId w:val="57"/>
        </w:numPr>
        <w:tabs>
          <w:tab w:val="clear" w:pos="1365"/>
          <w:tab w:val="num" w:pos="720"/>
        </w:tabs>
        <w:ind w:hanging="1005"/>
        <w:jc w:val="both"/>
      </w:pPr>
      <w:r w:rsidRPr="00B66777">
        <w:t>The female produces a calf in one parturition.</w:t>
      </w:r>
    </w:p>
    <w:p w14:paraId="3DA9A0BF" w14:textId="77777777" w:rsidR="00933E6D" w:rsidRPr="00B66777" w:rsidRDefault="00933E6D" w:rsidP="009615FA">
      <w:pPr>
        <w:jc w:val="both"/>
        <w:rPr>
          <w:b/>
        </w:rPr>
      </w:pPr>
    </w:p>
    <w:p w14:paraId="2F8892A2" w14:textId="77777777" w:rsidR="0013433B" w:rsidRPr="00B66777" w:rsidRDefault="0013433B" w:rsidP="009615FA">
      <w:pPr>
        <w:jc w:val="both"/>
        <w:rPr>
          <w:b/>
        </w:rPr>
      </w:pPr>
      <w:r w:rsidRPr="00B66777">
        <w:rPr>
          <w:b/>
        </w:rPr>
        <w:t>SYSTEMS OF REARING CATTLE</w:t>
      </w:r>
    </w:p>
    <w:p w14:paraId="256E2320" w14:textId="77777777" w:rsidR="0013433B" w:rsidRPr="00B66777" w:rsidRDefault="0013433B" w:rsidP="009615FA">
      <w:pPr>
        <w:jc w:val="both"/>
      </w:pPr>
      <w:r w:rsidRPr="00B66777">
        <w:t>EXTENSIVE SYSTEM</w:t>
      </w:r>
    </w:p>
    <w:p w14:paraId="0D46470A" w14:textId="77777777" w:rsidR="0013433B" w:rsidRPr="00B66777" w:rsidRDefault="0013433B" w:rsidP="009615FA">
      <w:pPr>
        <w:ind w:left="360"/>
        <w:jc w:val="both"/>
      </w:pPr>
      <w:r w:rsidRPr="00B66777">
        <w:t>This is the system in which the herdsmen move about with their cattle from one place to another in search of food and water. Movement is under the influence of rainfal</w:t>
      </w:r>
      <w:r w:rsidR="00933E6D" w:rsidRPr="00B66777">
        <w:t xml:space="preserve">l, availability of pasture and </w:t>
      </w:r>
      <w:proofErr w:type="spellStart"/>
      <w:r w:rsidR="00933E6D" w:rsidRPr="00B66777">
        <w:t>T</w:t>
      </w:r>
      <w:r w:rsidRPr="00B66777">
        <w:t>se-tse</w:t>
      </w:r>
      <w:proofErr w:type="spellEnd"/>
      <w:r w:rsidRPr="00B66777">
        <w:t xml:space="preserve"> fly. No organized housing and health care provided. The animals are exposed to natural hazards, thieves and wild animals attack and disease outbreak cannot be easily controlled. It is a very cheap system of rearing cattle and the animals enjoy feed of their c</w:t>
      </w:r>
      <w:r w:rsidR="00933E6D" w:rsidRPr="00B66777">
        <w:t>hoice and freedom of exercise.</w:t>
      </w:r>
    </w:p>
    <w:p w14:paraId="5C1FF7E3" w14:textId="77777777" w:rsidR="00933E6D" w:rsidRPr="00B66777" w:rsidRDefault="00933E6D" w:rsidP="009615FA">
      <w:pPr>
        <w:jc w:val="both"/>
        <w:rPr>
          <w:b/>
        </w:rPr>
      </w:pPr>
    </w:p>
    <w:p w14:paraId="5175B494" w14:textId="77777777" w:rsidR="0013433B" w:rsidRPr="00B66777" w:rsidRDefault="0013433B" w:rsidP="009615FA">
      <w:pPr>
        <w:jc w:val="both"/>
      </w:pPr>
      <w:r w:rsidRPr="00B66777">
        <w:t>SEMI-INTENSIVE SYSTEM</w:t>
      </w:r>
    </w:p>
    <w:p w14:paraId="2B9D67EF" w14:textId="77777777" w:rsidR="0013433B" w:rsidRPr="00B66777" w:rsidRDefault="0013433B" w:rsidP="009615FA">
      <w:pPr>
        <w:ind w:left="360"/>
        <w:jc w:val="both"/>
      </w:pPr>
      <w:r w:rsidRPr="00B66777">
        <w:t xml:space="preserve">In this system, housing is provided and they are allowed to move about a fenced compound with pasture. They spend more time outside their pens. The system needs low capital investment but </w:t>
      </w:r>
      <w:proofErr w:type="spellStart"/>
      <w:r w:rsidRPr="00B66777">
        <w:t>labour</w:t>
      </w:r>
      <w:proofErr w:type="spellEnd"/>
      <w:r w:rsidRPr="00B66777">
        <w:t xml:space="preserve"> requirement is high. Diseases and parasites infestation are slightly high.</w:t>
      </w:r>
    </w:p>
    <w:p w14:paraId="50A91151" w14:textId="77777777" w:rsidR="00063094" w:rsidRPr="00B66777" w:rsidRDefault="00063094" w:rsidP="009615FA">
      <w:pPr>
        <w:jc w:val="both"/>
      </w:pPr>
    </w:p>
    <w:p w14:paraId="010A33EF" w14:textId="77777777" w:rsidR="0013433B" w:rsidRPr="00B66777" w:rsidRDefault="0013433B" w:rsidP="009615FA">
      <w:pPr>
        <w:jc w:val="both"/>
      </w:pPr>
      <w:r w:rsidRPr="00B66777">
        <w:t>INTENSIVE SYSTEM</w:t>
      </w:r>
    </w:p>
    <w:p w14:paraId="7F7713B0" w14:textId="77777777" w:rsidR="0013433B" w:rsidRPr="00B66777" w:rsidRDefault="0013433B" w:rsidP="009615FA">
      <w:pPr>
        <w:ind w:left="360"/>
        <w:jc w:val="both"/>
      </w:pPr>
      <w:r w:rsidRPr="00B66777">
        <w:lastRenderedPageBreak/>
        <w:t xml:space="preserve">In this system, the cattle are confined within a building with little access to grazing. Grasses by zero-grazing, water and medication are supplied effectively to the cattle. Disease and parasite infestation </w:t>
      </w:r>
      <w:proofErr w:type="gramStart"/>
      <w:r w:rsidRPr="00B66777">
        <w:t>is</w:t>
      </w:r>
      <w:proofErr w:type="gramEnd"/>
      <w:r w:rsidRPr="00B66777">
        <w:t xml:space="preserve"> very low.</w:t>
      </w:r>
    </w:p>
    <w:p w14:paraId="163B4C2A" w14:textId="77777777" w:rsidR="00933E6D" w:rsidRPr="00B66777" w:rsidRDefault="00933E6D" w:rsidP="009615FA">
      <w:pPr>
        <w:jc w:val="both"/>
      </w:pPr>
    </w:p>
    <w:p w14:paraId="7BE5A49F" w14:textId="77777777" w:rsidR="0013433B" w:rsidRPr="00B66777" w:rsidRDefault="0013433B" w:rsidP="009615FA">
      <w:pPr>
        <w:jc w:val="both"/>
        <w:rPr>
          <w:b/>
        </w:rPr>
      </w:pPr>
      <w:r w:rsidRPr="00B66777">
        <w:rPr>
          <w:b/>
        </w:rPr>
        <w:t>EVALUATION</w:t>
      </w:r>
    </w:p>
    <w:p w14:paraId="33E95EE6" w14:textId="77777777" w:rsidR="0013433B" w:rsidRPr="00B66777" w:rsidRDefault="0013433B" w:rsidP="006721F3">
      <w:pPr>
        <w:numPr>
          <w:ilvl w:val="0"/>
          <w:numId w:val="62"/>
        </w:numPr>
        <w:jc w:val="both"/>
      </w:pPr>
      <w:r w:rsidRPr="00B66777">
        <w:t>Outline five characteristics of cattle.</w:t>
      </w:r>
    </w:p>
    <w:p w14:paraId="1AEA7034" w14:textId="77777777" w:rsidR="0013433B" w:rsidRPr="00B66777" w:rsidRDefault="0013433B" w:rsidP="006721F3">
      <w:pPr>
        <w:numPr>
          <w:ilvl w:val="0"/>
          <w:numId w:val="62"/>
        </w:numPr>
        <w:jc w:val="both"/>
      </w:pPr>
      <w:r w:rsidRPr="00B66777">
        <w:t>What are the disadvantages of extensive system of rearing cattle?</w:t>
      </w:r>
    </w:p>
    <w:p w14:paraId="2EDF3BC8" w14:textId="77777777" w:rsidR="0013433B" w:rsidRPr="00B66777" w:rsidRDefault="0013433B" w:rsidP="009615FA">
      <w:pPr>
        <w:tabs>
          <w:tab w:val="num" w:pos="360"/>
        </w:tabs>
        <w:jc w:val="both"/>
        <w:rPr>
          <w:b/>
        </w:rPr>
      </w:pPr>
    </w:p>
    <w:p w14:paraId="450526AC" w14:textId="77777777" w:rsidR="0013433B" w:rsidRPr="00B66777" w:rsidRDefault="0013433B" w:rsidP="009615FA">
      <w:pPr>
        <w:tabs>
          <w:tab w:val="num" w:pos="360"/>
        </w:tabs>
        <w:jc w:val="both"/>
        <w:rPr>
          <w:b/>
        </w:rPr>
      </w:pPr>
      <w:r w:rsidRPr="00B66777">
        <w:rPr>
          <w:b/>
        </w:rPr>
        <w:t>FEEDING</w:t>
      </w:r>
    </w:p>
    <w:p w14:paraId="71A9651B" w14:textId="77777777" w:rsidR="0013433B" w:rsidRPr="00B66777" w:rsidRDefault="0013433B" w:rsidP="006721F3">
      <w:pPr>
        <w:numPr>
          <w:ilvl w:val="0"/>
          <w:numId w:val="58"/>
        </w:numPr>
        <w:tabs>
          <w:tab w:val="num" w:pos="795"/>
        </w:tabs>
        <w:jc w:val="both"/>
      </w:pPr>
      <w:r w:rsidRPr="00B66777">
        <w:t>The feed for</w:t>
      </w:r>
      <w:r w:rsidR="007F6F66" w:rsidRPr="00B66777">
        <w:t xml:space="preserve"> cattle must be a balanced diet; they are grazers.</w:t>
      </w:r>
    </w:p>
    <w:p w14:paraId="0A98A7BC" w14:textId="77777777" w:rsidR="0013433B" w:rsidRPr="00B66777" w:rsidRDefault="0013433B" w:rsidP="006721F3">
      <w:pPr>
        <w:numPr>
          <w:ilvl w:val="0"/>
          <w:numId w:val="58"/>
        </w:numPr>
        <w:tabs>
          <w:tab w:val="num" w:pos="795"/>
        </w:tabs>
        <w:jc w:val="both"/>
      </w:pPr>
      <w:r w:rsidRPr="00B66777">
        <w:t>Cattle feed mainly on roughages (grasses and legumes). Common grasses that can be fed on by cattle include elephant grass, guinea grass and giant star grass etc.</w:t>
      </w:r>
    </w:p>
    <w:p w14:paraId="1D679291" w14:textId="77777777" w:rsidR="0013433B" w:rsidRPr="00B66777" w:rsidRDefault="0013433B" w:rsidP="006721F3">
      <w:pPr>
        <w:numPr>
          <w:ilvl w:val="0"/>
          <w:numId w:val="58"/>
        </w:numPr>
        <w:tabs>
          <w:tab w:val="num" w:pos="795"/>
        </w:tabs>
        <w:jc w:val="both"/>
      </w:pPr>
      <w:r w:rsidRPr="00B66777">
        <w:t>Cattle should be fed on concentrate feed to supply the required nutrient in their diet.</w:t>
      </w:r>
    </w:p>
    <w:p w14:paraId="296E9227" w14:textId="77777777" w:rsidR="0013433B" w:rsidRPr="00B66777" w:rsidRDefault="0013433B" w:rsidP="006721F3">
      <w:pPr>
        <w:numPr>
          <w:ilvl w:val="0"/>
          <w:numId w:val="58"/>
        </w:numPr>
        <w:tabs>
          <w:tab w:val="num" w:pos="795"/>
        </w:tabs>
        <w:jc w:val="both"/>
      </w:pPr>
      <w:r w:rsidRPr="00B66777">
        <w:t>Zero-grazing or rational grazing can be practiced.</w:t>
      </w:r>
    </w:p>
    <w:p w14:paraId="11E9B4F8" w14:textId="77777777" w:rsidR="0013433B" w:rsidRPr="00B66777" w:rsidRDefault="0013433B" w:rsidP="006721F3">
      <w:pPr>
        <w:numPr>
          <w:ilvl w:val="1"/>
          <w:numId w:val="58"/>
        </w:numPr>
        <w:tabs>
          <w:tab w:val="left" w:pos="360"/>
        </w:tabs>
        <w:jc w:val="both"/>
      </w:pPr>
      <w:r w:rsidRPr="00B66777">
        <w:t>Zero grazing grasses are cut and taken to the cattle in their pens.</w:t>
      </w:r>
    </w:p>
    <w:p w14:paraId="4DD0368E" w14:textId="77777777" w:rsidR="0013433B" w:rsidRPr="00B66777" w:rsidRDefault="0013433B" w:rsidP="006721F3">
      <w:pPr>
        <w:numPr>
          <w:ilvl w:val="1"/>
          <w:numId w:val="58"/>
        </w:numPr>
        <w:tabs>
          <w:tab w:val="left" w:pos="540"/>
        </w:tabs>
        <w:jc w:val="both"/>
      </w:pPr>
      <w:r w:rsidRPr="00B66777">
        <w:t>Rational grazing-cattle are moved about in paddocks as they graze on the pasture.</w:t>
      </w:r>
    </w:p>
    <w:p w14:paraId="47C9C2B9" w14:textId="77777777" w:rsidR="0013433B" w:rsidRPr="00B66777" w:rsidRDefault="0013433B" w:rsidP="006721F3">
      <w:pPr>
        <w:numPr>
          <w:ilvl w:val="0"/>
          <w:numId w:val="58"/>
        </w:numPr>
        <w:jc w:val="both"/>
      </w:pPr>
      <w:r w:rsidRPr="00B66777">
        <w:t xml:space="preserve">Other feeds that can be fed to cattle include hay, silage, </w:t>
      </w:r>
      <w:proofErr w:type="spellStart"/>
      <w:r w:rsidRPr="00B66777">
        <w:t>strawe.t.c</w:t>
      </w:r>
      <w:proofErr w:type="spellEnd"/>
      <w:r w:rsidRPr="00B66777">
        <w:t>.</w:t>
      </w:r>
    </w:p>
    <w:p w14:paraId="22400495" w14:textId="77777777" w:rsidR="0013433B" w:rsidRPr="00B66777" w:rsidRDefault="00933E6D" w:rsidP="006721F3">
      <w:pPr>
        <w:numPr>
          <w:ilvl w:val="0"/>
          <w:numId w:val="58"/>
        </w:numPr>
        <w:jc w:val="both"/>
      </w:pPr>
      <w:r w:rsidRPr="00B66777">
        <w:t>Dairy</w:t>
      </w:r>
      <w:r w:rsidR="0013433B" w:rsidRPr="00B66777">
        <w:t xml:space="preserve"> cattle should be given more concentrate than the beef cattle</w:t>
      </w:r>
    </w:p>
    <w:p w14:paraId="0CFC85A6" w14:textId="77777777" w:rsidR="00862269" w:rsidRPr="00B66777" w:rsidRDefault="00862269" w:rsidP="009615FA">
      <w:pPr>
        <w:jc w:val="both"/>
        <w:rPr>
          <w:b/>
        </w:rPr>
      </w:pPr>
    </w:p>
    <w:p w14:paraId="4E9FE9A6" w14:textId="77777777" w:rsidR="0013433B" w:rsidRPr="00B66777" w:rsidRDefault="0013433B" w:rsidP="009615FA">
      <w:pPr>
        <w:jc w:val="both"/>
        <w:rPr>
          <w:b/>
        </w:rPr>
      </w:pPr>
      <w:r w:rsidRPr="00B66777">
        <w:rPr>
          <w:b/>
        </w:rPr>
        <w:t>MANAGEMENT OF CATTLE</w:t>
      </w:r>
    </w:p>
    <w:p w14:paraId="67D375EB" w14:textId="77777777" w:rsidR="0013433B" w:rsidRPr="00B66777" w:rsidRDefault="0013433B" w:rsidP="009615FA">
      <w:pPr>
        <w:jc w:val="both"/>
      </w:pPr>
      <w:r w:rsidRPr="00B66777">
        <w:t>The management of cattle from breeding to market size can be grouped under three headings which includes</w:t>
      </w:r>
    </w:p>
    <w:p w14:paraId="365FB8CD" w14:textId="77777777" w:rsidR="00B77B24" w:rsidRPr="00B66777" w:rsidRDefault="0013433B" w:rsidP="009615FA">
      <w:pPr>
        <w:tabs>
          <w:tab w:val="num" w:pos="360"/>
        </w:tabs>
        <w:ind w:hanging="360"/>
        <w:jc w:val="both"/>
      </w:pPr>
      <w:r w:rsidRPr="00B66777">
        <w:tab/>
      </w:r>
    </w:p>
    <w:p w14:paraId="114150B0" w14:textId="77777777" w:rsidR="0013433B" w:rsidRPr="00B66777" w:rsidRDefault="00933E6D" w:rsidP="009615FA">
      <w:pPr>
        <w:ind w:left="360" w:hanging="360"/>
        <w:jc w:val="both"/>
      </w:pPr>
      <w:r w:rsidRPr="00B66777">
        <w:t>BREEDING TO CALVING (BIRTH)</w:t>
      </w:r>
    </w:p>
    <w:p w14:paraId="11C13CF8" w14:textId="77777777" w:rsidR="00063094" w:rsidRPr="00B66777" w:rsidRDefault="0013433B" w:rsidP="009615FA">
      <w:pPr>
        <w:jc w:val="both"/>
      </w:pPr>
      <w:r w:rsidRPr="00B66777">
        <w:t xml:space="preserve">Breeders are housed in the breeders’ house. The house is made up of railed wall and concrete </w:t>
      </w:r>
    </w:p>
    <w:p w14:paraId="3D4C9F14" w14:textId="77777777" w:rsidR="00B77B24" w:rsidRPr="00B66777" w:rsidRDefault="0013433B" w:rsidP="009615FA">
      <w:pPr>
        <w:jc w:val="both"/>
      </w:pPr>
      <w:r w:rsidRPr="00B66777">
        <w:t>floors. Bulls and heifers should be at least</w:t>
      </w:r>
      <w:r w:rsidR="00B77B24" w:rsidRPr="00B66777">
        <w:t xml:space="preserve"> 24 </w:t>
      </w:r>
      <w:proofErr w:type="gramStart"/>
      <w:r w:rsidR="00B77B24" w:rsidRPr="00B66777">
        <w:t>month</w:t>
      </w:r>
      <w:proofErr w:type="gramEnd"/>
      <w:r w:rsidR="00B77B24" w:rsidRPr="00B66777">
        <w:t xml:space="preserve"> before they are bred. </w:t>
      </w:r>
      <w:r w:rsidRPr="00B66777">
        <w:t>The cow or heifers should be proper fed on concentrate as well as roughages. The bull is introduced to the cow when she is on heat. Gestation period is about 283 days. During gestation, the cow is made to eat in the ranch so as to exercise its body. Special diet is given to cows 8 weeks to calving for milk production after birth. This is called steaming u</w:t>
      </w:r>
      <w:r w:rsidR="00B77B24" w:rsidRPr="00B66777">
        <w:t>p. The cow is taken to calving.</w:t>
      </w:r>
    </w:p>
    <w:p w14:paraId="3F7FA9D1" w14:textId="77777777" w:rsidR="00B77B24" w:rsidRPr="00B66777" w:rsidRDefault="00B77B24" w:rsidP="009615FA">
      <w:pPr>
        <w:jc w:val="both"/>
        <w:rPr>
          <w:b/>
        </w:rPr>
      </w:pPr>
    </w:p>
    <w:p w14:paraId="1FA291D1" w14:textId="77777777" w:rsidR="0013433B" w:rsidRPr="00B66777" w:rsidRDefault="00933E6D" w:rsidP="009615FA">
      <w:pPr>
        <w:jc w:val="both"/>
      </w:pPr>
      <w:r w:rsidRPr="00B66777">
        <w:t>BIRTH OF CALF TO WEANING</w:t>
      </w:r>
    </w:p>
    <w:p w14:paraId="3AC0BF11" w14:textId="77777777" w:rsidR="0013433B" w:rsidRPr="00B66777" w:rsidRDefault="0013433B" w:rsidP="009615FA">
      <w:pPr>
        <w:jc w:val="both"/>
      </w:pPr>
      <w:r w:rsidRPr="00B66777">
        <w:t xml:space="preserve">During parturition, the cord from the navel breaks on its own. Iodine solution should be applied to the navel stump to prevent infection. The animal should be helped to suck milk from the mother’s udder. The first milk called </w:t>
      </w:r>
      <w:r w:rsidR="00933E6D" w:rsidRPr="00B66777">
        <w:t>colostrum</w:t>
      </w:r>
      <w:r w:rsidRPr="00B66777">
        <w:t xml:space="preserve"> is secreted by the mammary gland and it gives young animals natural immunity against diseases. Calf should be vaccinated against diseases and de-worm at intervals. Those not for breeding are castrated.</w:t>
      </w:r>
    </w:p>
    <w:p w14:paraId="0F6EB53D" w14:textId="77777777" w:rsidR="00B77B24" w:rsidRPr="00B66777" w:rsidRDefault="00B77B24" w:rsidP="009615FA">
      <w:pPr>
        <w:jc w:val="both"/>
      </w:pPr>
    </w:p>
    <w:p w14:paraId="252B9245" w14:textId="77777777" w:rsidR="0013433B" w:rsidRPr="00B66777" w:rsidRDefault="00933E6D" w:rsidP="009615FA">
      <w:pPr>
        <w:jc w:val="both"/>
      </w:pPr>
      <w:r w:rsidRPr="00B66777">
        <w:t>WEANING TO FINISHING</w:t>
      </w:r>
    </w:p>
    <w:p w14:paraId="139721E2" w14:textId="77777777" w:rsidR="0013433B" w:rsidRPr="00B66777" w:rsidRDefault="0013433B" w:rsidP="009615FA">
      <w:pPr>
        <w:jc w:val="both"/>
      </w:pPr>
      <w:r w:rsidRPr="00B66777">
        <w:t>The weaned calf is fed with concentrate and roughages. The de-horning or dis-budding is performed for easy handling of the cattle when they grow up. De-horning can be done by using hot iron to burn out the horn bud or by applying caustic soda to the horn bud. Saw can also be used to cut off the horn and lat</w:t>
      </w:r>
      <w:r w:rsidR="00B77B24" w:rsidRPr="00B66777">
        <w:t xml:space="preserve">er treated with iodine. </w:t>
      </w:r>
      <w:r w:rsidRPr="00B66777">
        <w:t xml:space="preserve">Branding and tattooing </w:t>
      </w:r>
      <w:proofErr w:type="gramStart"/>
      <w:r w:rsidRPr="00B66777">
        <w:t>is</w:t>
      </w:r>
      <w:proofErr w:type="gramEnd"/>
      <w:r w:rsidRPr="00B66777">
        <w:t xml:space="preserve"> later done for the purpose of identification of the calf. Ear notching can also be used for identification.</w:t>
      </w:r>
    </w:p>
    <w:p w14:paraId="27FB9326" w14:textId="77777777" w:rsidR="005D0F86" w:rsidRPr="00B66777" w:rsidRDefault="005D0F86" w:rsidP="005D0F86"/>
    <w:p w14:paraId="7948ED8C" w14:textId="77777777" w:rsidR="005D0F86" w:rsidRPr="00B66777" w:rsidRDefault="005D0F86" w:rsidP="005D0F86">
      <w:pPr>
        <w:jc w:val="both"/>
        <w:rPr>
          <w:b/>
        </w:rPr>
      </w:pPr>
      <w:r w:rsidRPr="00B66777">
        <w:rPr>
          <w:b/>
        </w:rPr>
        <w:t>COMMON PARASITE AND DISEASE OF CATTLE</w:t>
      </w:r>
    </w:p>
    <w:p w14:paraId="7DCDFE67" w14:textId="77777777" w:rsidR="005D0F86" w:rsidRPr="00B66777" w:rsidRDefault="005D0F86" w:rsidP="005D0F86">
      <w:pPr>
        <w:jc w:val="both"/>
      </w:pPr>
      <w:r w:rsidRPr="00B66777">
        <w:t>DISEASE OF CATTLE</w:t>
      </w:r>
    </w:p>
    <w:p w14:paraId="62A5C102" w14:textId="77777777" w:rsidR="005D0F86" w:rsidRPr="00B66777" w:rsidRDefault="005D0F86" w:rsidP="006721F3">
      <w:pPr>
        <w:numPr>
          <w:ilvl w:val="0"/>
          <w:numId w:val="110"/>
        </w:numPr>
        <w:ind w:left="720"/>
        <w:jc w:val="both"/>
      </w:pPr>
      <w:r w:rsidRPr="00B66777">
        <w:t>MANGE</w:t>
      </w:r>
      <w:r w:rsidR="00444657" w:rsidRPr="00B66777">
        <w:t xml:space="preserve"> i</w:t>
      </w:r>
      <w:r w:rsidRPr="00B66777">
        <w:t>s caused by mites</w:t>
      </w:r>
    </w:p>
    <w:p w14:paraId="0BEA52DB" w14:textId="77777777" w:rsidR="005D0F86" w:rsidRPr="00B66777" w:rsidRDefault="005D0F86" w:rsidP="00444657">
      <w:pPr>
        <w:ind w:left="720"/>
        <w:jc w:val="both"/>
      </w:pPr>
      <w:r w:rsidRPr="00B66777">
        <w:lastRenderedPageBreak/>
        <w:t>Symptoms include skin irritation, alopecia due to scratching to get rid of mites, thick and scaly skin.</w:t>
      </w:r>
    </w:p>
    <w:p w14:paraId="377948F7" w14:textId="77777777" w:rsidR="005D0F86" w:rsidRPr="00B66777" w:rsidRDefault="005D0F86" w:rsidP="00444657">
      <w:pPr>
        <w:ind w:left="720"/>
        <w:jc w:val="both"/>
      </w:pPr>
    </w:p>
    <w:p w14:paraId="42F1086B" w14:textId="77777777" w:rsidR="005D0F86" w:rsidRPr="00B66777" w:rsidRDefault="005D0F86" w:rsidP="00444657">
      <w:pPr>
        <w:ind w:left="720"/>
        <w:jc w:val="both"/>
      </w:pPr>
      <w:r w:rsidRPr="00B66777">
        <w:t xml:space="preserve">It is transmitted by direct body contact. Treat all infected animals with insecticides and repeat after 2weeks, maintain proper hygiene and sanitation in pig houses, administer </w:t>
      </w:r>
      <w:proofErr w:type="spellStart"/>
      <w:r w:rsidRPr="00B66777">
        <w:t>invermectin</w:t>
      </w:r>
      <w:proofErr w:type="spellEnd"/>
      <w:r w:rsidRPr="00B66777">
        <w:t xml:space="preserve"> or </w:t>
      </w:r>
      <w:proofErr w:type="spellStart"/>
      <w:r w:rsidRPr="00B66777">
        <w:t>ivomec</w:t>
      </w:r>
      <w:proofErr w:type="spellEnd"/>
      <w:r w:rsidRPr="00B66777">
        <w:t xml:space="preserve"> injection.</w:t>
      </w:r>
    </w:p>
    <w:p w14:paraId="33DCBECC" w14:textId="77777777" w:rsidR="005D0F86" w:rsidRPr="00B66777" w:rsidRDefault="005D0F86" w:rsidP="00444657">
      <w:pPr>
        <w:ind w:left="720"/>
        <w:jc w:val="both"/>
      </w:pPr>
    </w:p>
    <w:p w14:paraId="36906E5A" w14:textId="77777777" w:rsidR="005D0F86" w:rsidRPr="00B66777" w:rsidRDefault="005D0F86" w:rsidP="00444657">
      <w:pPr>
        <w:ind w:left="720"/>
        <w:jc w:val="both"/>
      </w:pPr>
      <w:r w:rsidRPr="00B66777">
        <w:t xml:space="preserve">Some effective insecticide again mange </w:t>
      </w:r>
      <w:proofErr w:type="gramStart"/>
      <w:r w:rsidRPr="00B66777">
        <w:t>are</w:t>
      </w:r>
      <w:proofErr w:type="gramEnd"/>
      <w:r w:rsidRPr="00B66777">
        <w:t xml:space="preserve"> </w:t>
      </w:r>
      <w:proofErr w:type="spellStart"/>
      <w:r w:rsidRPr="00B66777">
        <w:t>diazuntol</w:t>
      </w:r>
      <w:proofErr w:type="spellEnd"/>
      <w:r w:rsidRPr="00B66777">
        <w:t xml:space="preserve">, </w:t>
      </w:r>
      <w:proofErr w:type="spellStart"/>
      <w:r w:rsidRPr="00B66777">
        <w:t>malathione</w:t>
      </w:r>
      <w:proofErr w:type="spellEnd"/>
      <w:r w:rsidRPr="00B66777">
        <w:t xml:space="preserve">, benzyl benzoate, benzene hexachloride etc. </w:t>
      </w:r>
    </w:p>
    <w:p w14:paraId="5DE64F28" w14:textId="77777777" w:rsidR="005D0F86" w:rsidRPr="00B66777" w:rsidRDefault="005D0F86" w:rsidP="005D0F86">
      <w:pPr>
        <w:jc w:val="both"/>
      </w:pPr>
    </w:p>
    <w:p w14:paraId="677790EA" w14:textId="77777777" w:rsidR="005D0F86" w:rsidRPr="00B66777" w:rsidRDefault="005D0F86" w:rsidP="006721F3">
      <w:pPr>
        <w:numPr>
          <w:ilvl w:val="0"/>
          <w:numId w:val="110"/>
        </w:numPr>
        <w:ind w:left="720"/>
        <w:jc w:val="both"/>
      </w:pPr>
      <w:r w:rsidRPr="00B66777">
        <w:t>TUBERCULLOSIS</w:t>
      </w:r>
      <w:r w:rsidR="00444657" w:rsidRPr="00B66777">
        <w:t xml:space="preserve"> is</w:t>
      </w:r>
      <w:r w:rsidRPr="00B66777">
        <w:t xml:space="preserve"> caused by bacteria</w:t>
      </w:r>
    </w:p>
    <w:p w14:paraId="70FF439C" w14:textId="77777777" w:rsidR="005D0F86" w:rsidRPr="00B66777" w:rsidRDefault="005D0F86" w:rsidP="00444657">
      <w:pPr>
        <w:ind w:left="720"/>
        <w:jc w:val="both"/>
      </w:pPr>
      <w:r w:rsidRPr="00B66777">
        <w:t>This disease is zoonotic, poor sanitation and hygiene are major factors that causes this disease.</w:t>
      </w:r>
    </w:p>
    <w:p w14:paraId="0BD1B960" w14:textId="77777777" w:rsidR="005D0F86" w:rsidRPr="00B66777" w:rsidRDefault="005D0F86" w:rsidP="00444657">
      <w:pPr>
        <w:ind w:left="720"/>
        <w:jc w:val="both"/>
      </w:pPr>
    </w:p>
    <w:p w14:paraId="07C15B8A" w14:textId="77777777" w:rsidR="005D0F86" w:rsidRPr="00B66777" w:rsidRDefault="005D0F86" w:rsidP="00444657">
      <w:pPr>
        <w:ind w:left="720"/>
        <w:jc w:val="both"/>
      </w:pPr>
      <w:r w:rsidRPr="00B66777">
        <w:t xml:space="preserve">It is transmitted via direct body contact, suckling infected milk, inhaling infected droplets from a coughing or sneezing animal with the disease, inhaling infected dust particles etc. </w:t>
      </w:r>
    </w:p>
    <w:p w14:paraId="1FE1716F" w14:textId="77777777" w:rsidR="005D0F86" w:rsidRPr="00B66777" w:rsidRDefault="005D0F86" w:rsidP="00444657">
      <w:pPr>
        <w:ind w:left="720"/>
        <w:jc w:val="both"/>
      </w:pPr>
    </w:p>
    <w:p w14:paraId="26C980EC" w14:textId="77777777" w:rsidR="005D0F86" w:rsidRPr="00B66777" w:rsidRDefault="005D0F86" w:rsidP="00444657">
      <w:pPr>
        <w:ind w:left="720"/>
        <w:jc w:val="both"/>
      </w:pPr>
      <w:r w:rsidRPr="00B66777">
        <w:t xml:space="preserve">Symptoms include frequent dry coughing with whitish or yellowish discharge, swelling of lymph node on necks and front leg, hard lumpy and enlarged udder with pus filled/yellowish milk droplets, emaciation and death. </w:t>
      </w:r>
    </w:p>
    <w:p w14:paraId="1B63B028" w14:textId="77777777" w:rsidR="00063094" w:rsidRPr="00B66777" w:rsidRDefault="00063094" w:rsidP="00063094">
      <w:pPr>
        <w:ind w:firstLine="720"/>
        <w:jc w:val="both"/>
      </w:pPr>
    </w:p>
    <w:p w14:paraId="5A69C0E0" w14:textId="77777777" w:rsidR="00063094" w:rsidRPr="00B66777" w:rsidRDefault="005D0F86" w:rsidP="00063094">
      <w:pPr>
        <w:ind w:firstLine="720"/>
        <w:jc w:val="both"/>
      </w:pPr>
      <w:r w:rsidRPr="00B66777">
        <w:t xml:space="preserve">Can be treated by administering 10mg/kg body weight of </w:t>
      </w:r>
      <w:proofErr w:type="spellStart"/>
      <w:r w:rsidRPr="00B66777">
        <w:t>isonicotinichydracide</w:t>
      </w:r>
      <w:proofErr w:type="spellEnd"/>
      <w:r w:rsidRPr="00B66777">
        <w:t xml:space="preserve"> for eight </w:t>
      </w:r>
    </w:p>
    <w:p w14:paraId="2619431E" w14:textId="77777777" w:rsidR="005D0F86" w:rsidRPr="00B66777" w:rsidRDefault="005D0F86" w:rsidP="00063094">
      <w:pPr>
        <w:ind w:left="720"/>
        <w:jc w:val="both"/>
      </w:pPr>
      <w:r w:rsidRPr="00B66777">
        <w:t>weeks but does not guarantee 100% recovery. It ca</w:t>
      </w:r>
      <w:r w:rsidR="00063094" w:rsidRPr="00B66777">
        <w:t>n be prevented by avoiding overcrowding</w:t>
      </w:r>
      <w:r w:rsidRPr="00B66777">
        <w:t xml:space="preserve">, maintaining proper hygiene and sanitation, slaughtering of infected animals etc. </w:t>
      </w:r>
    </w:p>
    <w:p w14:paraId="3230A566" w14:textId="77777777" w:rsidR="005D0F86" w:rsidRPr="00B66777" w:rsidRDefault="005D0F86" w:rsidP="005D0F86">
      <w:pPr>
        <w:jc w:val="both"/>
      </w:pPr>
    </w:p>
    <w:p w14:paraId="0F46092F" w14:textId="77777777" w:rsidR="005D0F86" w:rsidRPr="00B66777" w:rsidRDefault="005D0F86" w:rsidP="00444657">
      <w:pPr>
        <w:jc w:val="both"/>
      </w:pPr>
      <w:r w:rsidRPr="00B66777">
        <w:t>COMMON PARASITE OF CATTLE</w:t>
      </w:r>
    </w:p>
    <w:p w14:paraId="0CDAFC5C" w14:textId="77777777" w:rsidR="005D0F86" w:rsidRPr="00B66777" w:rsidRDefault="005D0F86" w:rsidP="00444657">
      <w:pPr>
        <w:jc w:val="both"/>
      </w:pPr>
      <w:r w:rsidRPr="00B66777">
        <w:t xml:space="preserve">Worms of cattle includes roundworm, flat worms, liver fluke etc. </w:t>
      </w:r>
    </w:p>
    <w:p w14:paraId="4810164F" w14:textId="77777777" w:rsidR="005D0F86" w:rsidRPr="00B66777" w:rsidRDefault="005D0F86" w:rsidP="005D0F86">
      <w:pPr>
        <w:jc w:val="both"/>
      </w:pPr>
      <w:r w:rsidRPr="00B66777">
        <w:t>Ectopa</w:t>
      </w:r>
      <w:r w:rsidR="007F6F66" w:rsidRPr="00B66777">
        <w:t>rasites include tick, mites, tsetse fly, lice.</w:t>
      </w:r>
    </w:p>
    <w:p w14:paraId="2C34BA14" w14:textId="77777777" w:rsidR="0048043C" w:rsidRPr="00B66777" w:rsidRDefault="0048043C" w:rsidP="009615FA">
      <w:pPr>
        <w:jc w:val="both"/>
        <w:rPr>
          <w:b/>
        </w:rPr>
      </w:pPr>
    </w:p>
    <w:p w14:paraId="7DD361E3" w14:textId="77777777" w:rsidR="0013433B" w:rsidRPr="00B66777" w:rsidRDefault="00933E6D" w:rsidP="009615FA">
      <w:pPr>
        <w:jc w:val="both"/>
        <w:rPr>
          <w:b/>
        </w:rPr>
      </w:pPr>
      <w:r w:rsidRPr="00B66777">
        <w:rPr>
          <w:b/>
        </w:rPr>
        <w:t xml:space="preserve">GENERAL </w:t>
      </w:r>
      <w:r w:rsidR="0013433B" w:rsidRPr="00B66777">
        <w:rPr>
          <w:b/>
        </w:rPr>
        <w:t>EVALUATION</w:t>
      </w:r>
    </w:p>
    <w:p w14:paraId="315F2C64" w14:textId="77777777" w:rsidR="0013433B" w:rsidRPr="00B66777" w:rsidRDefault="0013433B" w:rsidP="006721F3">
      <w:pPr>
        <w:numPr>
          <w:ilvl w:val="0"/>
          <w:numId w:val="59"/>
        </w:numPr>
        <w:ind w:firstLine="75"/>
        <w:jc w:val="both"/>
      </w:pPr>
      <w:r w:rsidRPr="00B66777">
        <w:t>List five breeds of cattle</w:t>
      </w:r>
    </w:p>
    <w:p w14:paraId="2B36B399" w14:textId="77777777" w:rsidR="0013433B" w:rsidRPr="00B66777" w:rsidRDefault="0013433B" w:rsidP="006721F3">
      <w:pPr>
        <w:numPr>
          <w:ilvl w:val="0"/>
          <w:numId w:val="59"/>
        </w:numPr>
        <w:ind w:firstLine="75"/>
        <w:jc w:val="both"/>
      </w:pPr>
      <w:r w:rsidRPr="00B66777">
        <w:t>List five products that can be obtained from cattle</w:t>
      </w:r>
    </w:p>
    <w:p w14:paraId="6C94C20E" w14:textId="77777777" w:rsidR="0013433B" w:rsidRPr="00B66777" w:rsidRDefault="0013433B" w:rsidP="006721F3">
      <w:pPr>
        <w:numPr>
          <w:ilvl w:val="0"/>
          <w:numId w:val="59"/>
        </w:numPr>
        <w:ind w:firstLine="75"/>
        <w:jc w:val="both"/>
      </w:pPr>
      <w:r w:rsidRPr="00B66777">
        <w:t>Outline five characteristics of cattle</w:t>
      </w:r>
    </w:p>
    <w:p w14:paraId="21E58C3F" w14:textId="77777777" w:rsidR="0013433B" w:rsidRPr="00B66777" w:rsidRDefault="0013433B" w:rsidP="006721F3">
      <w:pPr>
        <w:numPr>
          <w:ilvl w:val="0"/>
          <w:numId w:val="59"/>
        </w:numPr>
        <w:ind w:firstLine="75"/>
        <w:jc w:val="both"/>
      </w:pPr>
      <w:r w:rsidRPr="00B66777">
        <w:t>Discuss briefly the intensive system of rearing cattle</w:t>
      </w:r>
    </w:p>
    <w:p w14:paraId="7E421BC8" w14:textId="77777777" w:rsidR="0013433B" w:rsidRPr="00B66777" w:rsidRDefault="0013433B" w:rsidP="006721F3">
      <w:pPr>
        <w:numPr>
          <w:ilvl w:val="0"/>
          <w:numId w:val="59"/>
        </w:numPr>
        <w:ind w:firstLine="75"/>
        <w:jc w:val="both"/>
      </w:pPr>
      <w:r w:rsidRPr="00B66777">
        <w:t>discuss briefly the management of cattle from</w:t>
      </w:r>
    </w:p>
    <w:p w14:paraId="4930D220" w14:textId="77777777" w:rsidR="0013433B" w:rsidRPr="00B66777" w:rsidRDefault="0013433B" w:rsidP="006721F3">
      <w:pPr>
        <w:numPr>
          <w:ilvl w:val="1"/>
          <w:numId w:val="59"/>
        </w:numPr>
        <w:ind w:firstLine="75"/>
        <w:jc w:val="both"/>
      </w:pPr>
      <w:r w:rsidRPr="00B66777">
        <w:t>breeding to calving</w:t>
      </w:r>
    </w:p>
    <w:p w14:paraId="70F9E2E0" w14:textId="77777777" w:rsidR="0013433B" w:rsidRPr="00B66777" w:rsidRDefault="0013433B" w:rsidP="006721F3">
      <w:pPr>
        <w:numPr>
          <w:ilvl w:val="1"/>
          <w:numId w:val="59"/>
        </w:numPr>
        <w:ind w:firstLine="75"/>
        <w:jc w:val="both"/>
      </w:pPr>
      <w:r w:rsidRPr="00B66777">
        <w:t>birth to weaning</w:t>
      </w:r>
    </w:p>
    <w:p w14:paraId="3D818FA1" w14:textId="77777777" w:rsidR="00444657" w:rsidRPr="00B66777" w:rsidRDefault="0013433B" w:rsidP="006721F3">
      <w:pPr>
        <w:numPr>
          <w:ilvl w:val="0"/>
          <w:numId w:val="59"/>
        </w:numPr>
        <w:ind w:firstLine="75"/>
        <w:jc w:val="both"/>
      </w:pPr>
      <w:r w:rsidRPr="00B66777">
        <w:t>List four other feeds that can be fed to cattle apart from fresh grasses.</w:t>
      </w:r>
    </w:p>
    <w:p w14:paraId="2E6FEED4" w14:textId="77777777" w:rsidR="00444657" w:rsidRPr="00B66777" w:rsidRDefault="00444657" w:rsidP="006721F3">
      <w:pPr>
        <w:numPr>
          <w:ilvl w:val="0"/>
          <w:numId w:val="59"/>
        </w:numPr>
        <w:ind w:firstLine="75"/>
        <w:jc w:val="both"/>
      </w:pPr>
      <w:r w:rsidRPr="00B66777">
        <w:t>Discuss briefly the common parasite and disease of cattle.</w:t>
      </w:r>
    </w:p>
    <w:p w14:paraId="1729FE9B" w14:textId="77777777" w:rsidR="00B77B24" w:rsidRPr="00B66777" w:rsidRDefault="00B77B24" w:rsidP="00444657">
      <w:pPr>
        <w:jc w:val="both"/>
      </w:pPr>
    </w:p>
    <w:p w14:paraId="41192DA4" w14:textId="77777777" w:rsidR="00CA55C3" w:rsidRPr="00B66777" w:rsidRDefault="00CA55C3" w:rsidP="009615FA">
      <w:pPr>
        <w:jc w:val="both"/>
        <w:rPr>
          <w:b/>
        </w:rPr>
      </w:pPr>
    </w:p>
    <w:p w14:paraId="7FDB5868" w14:textId="77777777" w:rsidR="00B77B24" w:rsidRPr="00B66777" w:rsidRDefault="00B77B24" w:rsidP="009615FA">
      <w:pPr>
        <w:jc w:val="both"/>
        <w:rPr>
          <w:b/>
        </w:rPr>
      </w:pPr>
    </w:p>
    <w:p w14:paraId="1CDB7DA7" w14:textId="77777777" w:rsidR="0013433B" w:rsidRPr="00B66777" w:rsidRDefault="008E3528" w:rsidP="009615FA">
      <w:pPr>
        <w:jc w:val="both"/>
        <w:rPr>
          <w:b/>
        </w:rPr>
      </w:pPr>
      <w:r w:rsidRPr="00B66777">
        <w:rPr>
          <w:b/>
        </w:rPr>
        <w:t>WEEK</w:t>
      </w:r>
      <w:r w:rsidR="0013433B" w:rsidRPr="00B66777">
        <w:rPr>
          <w:b/>
        </w:rPr>
        <w:t>END ASSIGNMENT</w:t>
      </w:r>
    </w:p>
    <w:p w14:paraId="2B702A7D" w14:textId="77777777" w:rsidR="0013433B" w:rsidRPr="00B66777" w:rsidRDefault="0013433B" w:rsidP="006721F3">
      <w:pPr>
        <w:numPr>
          <w:ilvl w:val="0"/>
          <w:numId w:val="109"/>
        </w:numPr>
        <w:ind w:left="720"/>
        <w:jc w:val="both"/>
      </w:pPr>
      <w:r w:rsidRPr="00B66777">
        <w:t xml:space="preserve">The gestation period in days of a cow is </w:t>
      </w:r>
      <w:r w:rsidR="00D07E74" w:rsidRPr="00B66777">
        <w:t>A.</w:t>
      </w:r>
      <w:r w:rsidRPr="00B66777">
        <w:t xml:space="preserve"> 283 </w:t>
      </w:r>
      <w:r w:rsidR="00D07E74" w:rsidRPr="00B66777">
        <w:t>B.</w:t>
      </w:r>
      <w:r w:rsidRPr="00B66777">
        <w:t xml:space="preserve"> 114 </w:t>
      </w:r>
      <w:r w:rsidR="00D07E74" w:rsidRPr="00B66777">
        <w:t>C.</w:t>
      </w:r>
      <w:r w:rsidRPr="00B66777">
        <w:t xml:space="preserve"> 42 </w:t>
      </w:r>
      <w:r w:rsidR="00D07E74" w:rsidRPr="00B66777">
        <w:t>D.</w:t>
      </w:r>
      <w:r w:rsidRPr="00B66777">
        <w:t xml:space="preserve"> 823</w:t>
      </w:r>
    </w:p>
    <w:p w14:paraId="091AC771" w14:textId="77777777" w:rsidR="007F6F66" w:rsidRPr="00B66777" w:rsidRDefault="0013433B" w:rsidP="006721F3">
      <w:pPr>
        <w:numPr>
          <w:ilvl w:val="0"/>
          <w:numId w:val="109"/>
        </w:numPr>
        <w:ind w:left="720"/>
        <w:jc w:val="both"/>
      </w:pPr>
      <w:r w:rsidRPr="00B66777">
        <w:t xml:space="preserve">The discontinuation of feeding young animals with milk is known as </w:t>
      </w:r>
      <w:r w:rsidR="00D07E74" w:rsidRPr="00B66777">
        <w:t>A.</w:t>
      </w:r>
      <w:r w:rsidRPr="00B66777">
        <w:t xml:space="preserve"> lactation </w:t>
      </w:r>
    </w:p>
    <w:p w14:paraId="6361FF35" w14:textId="77777777" w:rsidR="0013433B" w:rsidRPr="00B66777" w:rsidRDefault="00D07E74" w:rsidP="007F6F66">
      <w:pPr>
        <w:ind w:left="720"/>
        <w:jc w:val="both"/>
      </w:pPr>
      <w:r w:rsidRPr="00B66777">
        <w:t>B.</w:t>
      </w:r>
      <w:r w:rsidR="0013433B" w:rsidRPr="00B66777">
        <w:t xml:space="preserve"> weaning </w:t>
      </w:r>
      <w:proofErr w:type="spellStart"/>
      <w:proofErr w:type="gramStart"/>
      <w:r w:rsidRPr="00B66777">
        <w:t>C.</w:t>
      </w:r>
      <w:r w:rsidR="0013433B" w:rsidRPr="00B66777">
        <w:t>suckling</w:t>
      </w:r>
      <w:proofErr w:type="spellEnd"/>
      <w:proofErr w:type="gramEnd"/>
      <w:r w:rsidR="0013433B" w:rsidRPr="00B66777">
        <w:t xml:space="preserve"> </w:t>
      </w:r>
      <w:r w:rsidRPr="00B66777">
        <w:t>D.</w:t>
      </w:r>
      <w:r w:rsidR="0013433B" w:rsidRPr="00B66777">
        <w:t xml:space="preserve"> feeding</w:t>
      </w:r>
    </w:p>
    <w:p w14:paraId="41888732" w14:textId="77777777" w:rsidR="0013433B" w:rsidRPr="00B66777" w:rsidRDefault="0013433B" w:rsidP="006721F3">
      <w:pPr>
        <w:numPr>
          <w:ilvl w:val="0"/>
          <w:numId w:val="109"/>
        </w:numPr>
        <w:ind w:left="720"/>
        <w:jc w:val="both"/>
      </w:pPr>
      <w:r w:rsidRPr="00B66777">
        <w:t xml:space="preserve">Natural immunity against diseases is conferred on the newly born young animals through </w:t>
      </w:r>
      <w:r w:rsidR="00D07E74" w:rsidRPr="00B66777">
        <w:t>A.</w:t>
      </w:r>
      <w:r w:rsidRPr="00B66777">
        <w:t xml:space="preserve"> feeding of </w:t>
      </w:r>
      <w:proofErr w:type="spellStart"/>
      <w:r w:rsidRPr="00B66777">
        <w:t>colostrums</w:t>
      </w:r>
      <w:r w:rsidR="00D07E74" w:rsidRPr="00B66777">
        <w:t>B</w:t>
      </w:r>
      <w:proofErr w:type="spellEnd"/>
      <w:r w:rsidR="00D07E74" w:rsidRPr="00B66777">
        <w:t>.</w:t>
      </w:r>
      <w:r w:rsidRPr="00B66777">
        <w:t xml:space="preserve"> vaccination </w:t>
      </w:r>
      <w:r w:rsidR="00D07E74" w:rsidRPr="00B66777">
        <w:t>C.</w:t>
      </w:r>
      <w:r w:rsidRPr="00B66777">
        <w:t xml:space="preserve"> Sanitation </w:t>
      </w:r>
      <w:r w:rsidR="00D07E74" w:rsidRPr="00B66777">
        <w:t>D.</w:t>
      </w:r>
      <w:r w:rsidRPr="00B66777">
        <w:t xml:space="preserve"> weaning</w:t>
      </w:r>
    </w:p>
    <w:p w14:paraId="2DB75511" w14:textId="77777777" w:rsidR="0013433B" w:rsidRPr="00B66777" w:rsidRDefault="0013433B" w:rsidP="006721F3">
      <w:pPr>
        <w:numPr>
          <w:ilvl w:val="0"/>
          <w:numId w:val="109"/>
        </w:numPr>
        <w:ind w:left="720"/>
        <w:jc w:val="both"/>
      </w:pPr>
      <w:r w:rsidRPr="00B66777">
        <w:lastRenderedPageBreak/>
        <w:t xml:space="preserve">A young female cattle is referred to as a </w:t>
      </w:r>
      <w:proofErr w:type="spellStart"/>
      <w:r w:rsidR="00D07E74" w:rsidRPr="00B66777">
        <w:t>A</w:t>
      </w:r>
      <w:proofErr w:type="spellEnd"/>
      <w:r w:rsidR="00D07E74" w:rsidRPr="00B66777">
        <w:t>.</w:t>
      </w:r>
      <w:r w:rsidRPr="00B66777">
        <w:t xml:space="preserve"> cow </w:t>
      </w:r>
      <w:r w:rsidR="00D07E74" w:rsidRPr="00B66777">
        <w:t>B.</w:t>
      </w:r>
      <w:r w:rsidRPr="00B66777">
        <w:t xml:space="preserve"> bull </w:t>
      </w:r>
      <w:r w:rsidR="00D07E74" w:rsidRPr="00B66777">
        <w:t>C.</w:t>
      </w:r>
      <w:r w:rsidRPr="00B66777">
        <w:t xml:space="preserve"> heifer </w:t>
      </w:r>
      <w:proofErr w:type="spellStart"/>
      <w:proofErr w:type="gramStart"/>
      <w:r w:rsidR="00D07E74" w:rsidRPr="00B66777">
        <w:t>D.</w:t>
      </w:r>
      <w:r w:rsidRPr="00B66777">
        <w:t>vealer</w:t>
      </w:r>
      <w:proofErr w:type="spellEnd"/>
      <w:proofErr w:type="gramEnd"/>
    </w:p>
    <w:p w14:paraId="6D474716" w14:textId="77777777" w:rsidR="0013433B" w:rsidRPr="00B66777" w:rsidRDefault="0013433B" w:rsidP="006721F3">
      <w:pPr>
        <w:numPr>
          <w:ilvl w:val="0"/>
          <w:numId w:val="109"/>
        </w:numPr>
        <w:ind w:left="720"/>
        <w:jc w:val="both"/>
      </w:pPr>
      <w:r w:rsidRPr="00B66777">
        <w:t xml:space="preserve">The act of parturition in cow is known as </w:t>
      </w:r>
      <w:r w:rsidR="00D07E74" w:rsidRPr="00B66777">
        <w:t>A.</w:t>
      </w:r>
      <w:r w:rsidRPr="00B66777">
        <w:t xml:space="preserve"> kidding </w:t>
      </w:r>
      <w:r w:rsidR="00D07E74" w:rsidRPr="00B66777">
        <w:t>B.</w:t>
      </w:r>
      <w:r w:rsidRPr="00B66777">
        <w:t xml:space="preserve"> calving </w:t>
      </w:r>
      <w:r w:rsidR="00D07E74" w:rsidRPr="00B66777">
        <w:t>C.</w:t>
      </w:r>
      <w:r w:rsidRPr="00B66777">
        <w:t xml:space="preserve"> weaning </w:t>
      </w:r>
      <w:r w:rsidR="00D07E74" w:rsidRPr="00B66777">
        <w:t>D.</w:t>
      </w:r>
      <w:r w:rsidRPr="00B66777">
        <w:t xml:space="preserve"> sowing</w:t>
      </w:r>
    </w:p>
    <w:p w14:paraId="627F15FE" w14:textId="77777777" w:rsidR="0013433B" w:rsidRPr="00B66777" w:rsidRDefault="0013433B" w:rsidP="009615FA">
      <w:pPr>
        <w:jc w:val="both"/>
        <w:rPr>
          <w:b/>
        </w:rPr>
      </w:pPr>
    </w:p>
    <w:p w14:paraId="407BACFB" w14:textId="77777777" w:rsidR="0013433B" w:rsidRPr="00B66777" w:rsidRDefault="0013433B" w:rsidP="009615FA">
      <w:pPr>
        <w:jc w:val="both"/>
        <w:rPr>
          <w:b/>
        </w:rPr>
      </w:pPr>
      <w:r w:rsidRPr="00B66777">
        <w:rPr>
          <w:b/>
        </w:rPr>
        <w:t>THEORY</w:t>
      </w:r>
    </w:p>
    <w:p w14:paraId="63A7EEC0" w14:textId="77777777" w:rsidR="005D0F86" w:rsidRPr="00B66777" w:rsidRDefault="0013433B" w:rsidP="006721F3">
      <w:pPr>
        <w:numPr>
          <w:ilvl w:val="0"/>
          <w:numId w:val="60"/>
        </w:numPr>
        <w:tabs>
          <w:tab w:val="clear" w:pos="105"/>
        </w:tabs>
        <w:ind w:left="720" w:hanging="360"/>
        <w:jc w:val="both"/>
      </w:pPr>
      <w:r w:rsidRPr="00B66777">
        <w:t>Define th</w:t>
      </w:r>
      <w:r w:rsidR="00C0769D" w:rsidRPr="00B66777">
        <w:t>e following in cattle rearing a) tattooing b) zero-grazing c)</w:t>
      </w:r>
      <w:r w:rsidR="0056625D" w:rsidRPr="00B66777">
        <w:t xml:space="preserve"> rota</w:t>
      </w:r>
      <w:r w:rsidRPr="00B66777">
        <w:t>tional grazing</w:t>
      </w:r>
      <w:r w:rsidR="00C0769D" w:rsidRPr="00B66777">
        <w:t>.</w:t>
      </w:r>
    </w:p>
    <w:p w14:paraId="3C7F2639" w14:textId="77777777" w:rsidR="005D0F86" w:rsidRPr="00B66777" w:rsidRDefault="0013433B" w:rsidP="006721F3">
      <w:pPr>
        <w:numPr>
          <w:ilvl w:val="0"/>
          <w:numId w:val="60"/>
        </w:numPr>
        <w:tabs>
          <w:tab w:val="clear" w:pos="105"/>
        </w:tabs>
        <w:ind w:left="720" w:hanging="360"/>
        <w:jc w:val="both"/>
      </w:pPr>
      <w:r w:rsidRPr="00B66777">
        <w:t xml:space="preserve">Outline five economic </w:t>
      </w:r>
      <w:proofErr w:type="spellStart"/>
      <w:r w:rsidR="00C0769D" w:rsidRPr="00B66777">
        <w:t>importances</w:t>
      </w:r>
      <w:proofErr w:type="spellEnd"/>
      <w:r w:rsidRPr="00B66777">
        <w:t xml:space="preserve"> of cattle.</w:t>
      </w:r>
    </w:p>
    <w:sectPr w:rsidR="005D0F86" w:rsidRPr="00B66777" w:rsidSect="00145809">
      <w:footerReference w:type="default" r:id="rId26"/>
      <w:pgSz w:w="12240" w:h="15840"/>
      <w:pgMar w:top="990" w:right="1440" w:bottom="108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940547" w14:textId="77777777" w:rsidR="00CD494D" w:rsidRDefault="00CD494D" w:rsidP="002C422E">
      <w:r>
        <w:separator/>
      </w:r>
    </w:p>
  </w:endnote>
  <w:endnote w:type="continuationSeparator" w:id="0">
    <w:p w14:paraId="6EDBE3B7" w14:textId="77777777" w:rsidR="00CD494D" w:rsidRDefault="00CD494D" w:rsidP="002C42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8D92B1" w14:textId="77777777" w:rsidR="00892A3B" w:rsidRPr="00B66777" w:rsidRDefault="00B66777" w:rsidP="00B66777">
    <w:pPr>
      <w:pStyle w:val="Footer"/>
    </w:pPr>
    <w:r>
      <w:rPr>
        <w:noProof/>
      </w:rPr>
      <w:drawing>
        <wp:inline distT="0" distB="0" distL="0" distR="0" wp14:anchorId="1FA83BB4" wp14:editId="14072B28">
          <wp:extent cx="1280160" cy="31686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80160" cy="31686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B81E27" w14:textId="77777777" w:rsidR="00CD494D" w:rsidRDefault="00CD494D" w:rsidP="002C422E">
      <w:r>
        <w:separator/>
      </w:r>
    </w:p>
  </w:footnote>
  <w:footnote w:type="continuationSeparator" w:id="0">
    <w:p w14:paraId="44F36B26" w14:textId="77777777" w:rsidR="00CD494D" w:rsidRDefault="00CD494D" w:rsidP="002C422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A3445F"/>
    <w:multiLevelType w:val="hybridMultilevel"/>
    <w:tmpl w:val="8D929932"/>
    <w:lvl w:ilvl="0" w:tplc="0409000F">
      <w:start w:val="1"/>
      <w:numFmt w:val="decimal"/>
      <w:lvlText w:val="%1."/>
      <w:lvlJc w:val="left"/>
      <w:pPr>
        <w:ind w:left="720" w:hanging="360"/>
      </w:pPr>
      <w:rPr>
        <w:rFonts w:hint="default"/>
      </w:rPr>
    </w:lvl>
    <w:lvl w:ilvl="1" w:tplc="3606DA20">
      <w:start w:val="1"/>
      <w:numFmt w:val="decimal"/>
      <w:lvlText w:val="%2."/>
      <w:lvlJc w:val="left"/>
      <w:pPr>
        <w:ind w:left="1440" w:hanging="360"/>
      </w:pPr>
      <w:rPr>
        <w:rFonts w:ascii="Times New Roman" w:eastAsia="Calibri" w:hAnsi="Times New Roman" w:cs="Times New Roman" w:hint="default"/>
      </w:rPr>
    </w:lvl>
    <w:lvl w:ilvl="2" w:tplc="979A9D5C">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086D4E"/>
    <w:multiLevelType w:val="hybridMultilevel"/>
    <w:tmpl w:val="8AB269E4"/>
    <w:lvl w:ilvl="0" w:tplc="916AFAA4">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2E182F"/>
    <w:multiLevelType w:val="hybridMultilevel"/>
    <w:tmpl w:val="055260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EE6C7B"/>
    <w:multiLevelType w:val="hybridMultilevel"/>
    <w:tmpl w:val="91724E2E"/>
    <w:lvl w:ilvl="0" w:tplc="57C801FE">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7FE460B"/>
    <w:multiLevelType w:val="hybridMultilevel"/>
    <w:tmpl w:val="B5889AE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08746D51"/>
    <w:multiLevelType w:val="hybridMultilevel"/>
    <w:tmpl w:val="6762B72E"/>
    <w:lvl w:ilvl="0" w:tplc="E61C3D4E">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9FF262C"/>
    <w:multiLevelType w:val="hybridMultilevel"/>
    <w:tmpl w:val="94E0C0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A2D1E1A"/>
    <w:multiLevelType w:val="hybridMultilevel"/>
    <w:tmpl w:val="C39855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C537DC7"/>
    <w:multiLevelType w:val="hybridMultilevel"/>
    <w:tmpl w:val="4456277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15:restartNumberingAfterBreak="0">
    <w:nsid w:val="0CF005CD"/>
    <w:multiLevelType w:val="hybridMultilevel"/>
    <w:tmpl w:val="5F54787E"/>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10" w15:restartNumberingAfterBreak="0">
    <w:nsid w:val="0E586584"/>
    <w:multiLevelType w:val="hybridMultilevel"/>
    <w:tmpl w:val="87E27278"/>
    <w:lvl w:ilvl="0" w:tplc="57C801FE">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E9235FA"/>
    <w:multiLevelType w:val="hybridMultilevel"/>
    <w:tmpl w:val="DD685D76"/>
    <w:lvl w:ilvl="0" w:tplc="0FBACF0E">
      <w:start w:val="1"/>
      <w:numFmt w:val="decimal"/>
      <w:lvlText w:val="%1."/>
      <w:lvlJc w:val="left"/>
      <w:pPr>
        <w:tabs>
          <w:tab w:val="num" w:pos="720"/>
        </w:tabs>
        <w:ind w:left="720" w:hanging="360"/>
      </w:pPr>
      <w:rPr>
        <w:rFonts w:ascii="Calibri" w:eastAsia="Times New Roman" w:hAnsi="Calibri" w:cs="Times New Roman" w:hint="default"/>
      </w:rPr>
    </w:lvl>
    <w:lvl w:ilvl="1" w:tplc="D2A49832">
      <w:start w:val="1"/>
      <w:numFmt w:val="upperRoman"/>
      <w:lvlText w:val="%2."/>
      <w:lvlJc w:val="left"/>
      <w:pPr>
        <w:tabs>
          <w:tab w:val="num" w:pos="1800"/>
        </w:tabs>
        <w:ind w:left="1800" w:hanging="72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2" w15:restartNumberingAfterBreak="0">
    <w:nsid w:val="0FA71CB0"/>
    <w:multiLevelType w:val="hybridMultilevel"/>
    <w:tmpl w:val="7CA2D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1117E03"/>
    <w:multiLevelType w:val="hybridMultilevel"/>
    <w:tmpl w:val="096CC3B4"/>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15440C3E"/>
    <w:multiLevelType w:val="hybridMultilevel"/>
    <w:tmpl w:val="AA1C7614"/>
    <w:lvl w:ilvl="0" w:tplc="998E6D2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1586615B"/>
    <w:multiLevelType w:val="hybridMultilevel"/>
    <w:tmpl w:val="E4041EC6"/>
    <w:lvl w:ilvl="0" w:tplc="18FCD97A">
      <w:start w:val="1"/>
      <w:numFmt w:val="decimal"/>
      <w:lvlText w:val="%1."/>
      <w:lvlJc w:val="left"/>
      <w:pPr>
        <w:tabs>
          <w:tab w:val="num" w:pos="720"/>
        </w:tabs>
        <w:ind w:left="720" w:hanging="360"/>
      </w:pPr>
      <w:rPr>
        <w:rFonts w:ascii="Calibri" w:eastAsia="Times New Roman" w:hAnsi="Calibri" w:cs="Times New Roman" w:hint="default"/>
        <w:b w:val="0"/>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6" w15:restartNumberingAfterBreak="0">
    <w:nsid w:val="15C00EB7"/>
    <w:multiLevelType w:val="hybridMultilevel"/>
    <w:tmpl w:val="6B728B16"/>
    <w:lvl w:ilvl="0" w:tplc="0409000F">
      <w:start w:val="1"/>
      <w:numFmt w:val="decimal"/>
      <w:lvlText w:val="%1."/>
      <w:lvlJc w:val="left"/>
      <w:pPr>
        <w:tabs>
          <w:tab w:val="num" w:pos="720"/>
        </w:tabs>
        <w:ind w:left="72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7" w15:restartNumberingAfterBreak="0">
    <w:nsid w:val="162D7760"/>
    <w:multiLevelType w:val="hybridMultilevel"/>
    <w:tmpl w:val="CC765D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73A3AEE"/>
    <w:multiLevelType w:val="hybridMultilevel"/>
    <w:tmpl w:val="E6DE8BE0"/>
    <w:lvl w:ilvl="0" w:tplc="8CD418B8">
      <w:start w:val="1"/>
      <w:numFmt w:val="lowerLetter"/>
      <w:lvlText w:val="%1)"/>
      <w:lvlJc w:val="left"/>
      <w:pPr>
        <w:tabs>
          <w:tab w:val="num" w:pos="1080"/>
        </w:tabs>
        <w:ind w:left="504" w:firstLine="216"/>
      </w:pPr>
      <w:rPr>
        <w:rFonts w:cs="Times New Roman" w:hint="default"/>
      </w:rPr>
    </w:lvl>
    <w:lvl w:ilvl="1" w:tplc="0409000F">
      <w:start w:val="1"/>
      <w:numFmt w:val="decimal"/>
      <w:lvlText w:val="%2."/>
      <w:lvlJc w:val="left"/>
      <w:pPr>
        <w:tabs>
          <w:tab w:val="num" w:pos="1224"/>
        </w:tabs>
        <w:ind w:left="1224" w:hanging="360"/>
      </w:pPr>
      <w:rPr>
        <w:rFonts w:cs="Times New Roman"/>
      </w:rPr>
    </w:lvl>
    <w:lvl w:ilvl="2" w:tplc="0409001B">
      <w:start w:val="1"/>
      <w:numFmt w:val="lowerRoman"/>
      <w:lvlText w:val="%3."/>
      <w:lvlJc w:val="right"/>
      <w:pPr>
        <w:tabs>
          <w:tab w:val="num" w:pos="1944"/>
        </w:tabs>
        <w:ind w:left="1944" w:hanging="180"/>
      </w:pPr>
      <w:rPr>
        <w:rFonts w:cs="Times New Roman"/>
      </w:rPr>
    </w:lvl>
    <w:lvl w:ilvl="3" w:tplc="0409000F">
      <w:start w:val="1"/>
      <w:numFmt w:val="decimal"/>
      <w:lvlText w:val="%4."/>
      <w:lvlJc w:val="left"/>
      <w:pPr>
        <w:tabs>
          <w:tab w:val="num" w:pos="2664"/>
        </w:tabs>
        <w:ind w:left="2664" w:hanging="360"/>
      </w:pPr>
      <w:rPr>
        <w:rFonts w:cs="Times New Roman"/>
      </w:rPr>
    </w:lvl>
    <w:lvl w:ilvl="4" w:tplc="04090019">
      <w:start w:val="1"/>
      <w:numFmt w:val="lowerLetter"/>
      <w:lvlText w:val="%5."/>
      <w:lvlJc w:val="left"/>
      <w:pPr>
        <w:tabs>
          <w:tab w:val="num" w:pos="3384"/>
        </w:tabs>
        <w:ind w:left="3384" w:hanging="360"/>
      </w:pPr>
      <w:rPr>
        <w:rFonts w:cs="Times New Roman"/>
      </w:rPr>
    </w:lvl>
    <w:lvl w:ilvl="5" w:tplc="0409001B">
      <w:start w:val="1"/>
      <w:numFmt w:val="lowerRoman"/>
      <w:lvlText w:val="%6."/>
      <w:lvlJc w:val="right"/>
      <w:pPr>
        <w:tabs>
          <w:tab w:val="num" w:pos="4104"/>
        </w:tabs>
        <w:ind w:left="4104" w:hanging="180"/>
      </w:pPr>
      <w:rPr>
        <w:rFonts w:cs="Times New Roman"/>
      </w:rPr>
    </w:lvl>
    <w:lvl w:ilvl="6" w:tplc="0409000F">
      <w:start w:val="1"/>
      <w:numFmt w:val="decimal"/>
      <w:lvlText w:val="%7."/>
      <w:lvlJc w:val="left"/>
      <w:pPr>
        <w:tabs>
          <w:tab w:val="num" w:pos="4824"/>
        </w:tabs>
        <w:ind w:left="4824" w:hanging="360"/>
      </w:pPr>
      <w:rPr>
        <w:rFonts w:cs="Times New Roman"/>
      </w:rPr>
    </w:lvl>
    <w:lvl w:ilvl="7" w:tplc="04090019">
      <w:start w:val="1"/>
      <w:numFmt w:val="lowerLetter"/>
      <w:lvlText w:val="%8."/>
      <w:lvlJc w:val="left"/>
      <w:pPr>
        <w:tabs>
          <w:tab w:val="num" w:pos="5544"/>
        </w:tabs>
        <w:ind w:left="5544" w:hanging="360"/>
      </w:pPr>
      <w:rPr>
        <w:rFonts w:cs="Times New Roman"/>
      </w:rPr>
    </w:lvl>
    <w:lvl w:ilvl="8" w:tplc="0409001B">
      <w:start w:val="1"/>
      <w:numFmt w:val="lowerRoman"/>
      <w:lvlText w:val="%9."/>
      <w:lvlJc w:val="right"/>
      <w:pPr>
        <w:tabs>
          <w:tab w:val="num" w:pos="6264"/>
        </w:tabs>
        <w:ind w:left="6264" w:hanging="180"/>
      </w:pPr>
      <w:rPr>
        <w:rFonts w:cs="Times New Roman"/>
      </w:rPr>
    </w:lvl>
  </w:abstractNum>
  <w:abstractNum w:abstractNumId="19" w15:restartNumberingAfterBreak="0">
    <w:nsid w:val="17D03BEC"/>
    <w:multiLevelType w:val="hybridMultilevel"/>
    <w:tmpl w:val="FBA0DF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8715DD6"/>
    <w:multiLevelType w:val="hybridMultilevel"/>
    <w:tmpl w:val="5002F5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8AC2B24"/>
    <w:multiLevelType w:val="hybridMultilevel"/>
    <w:tmpl w:val="1E0647E8"/>
    <w:lvl w:ilvl="0" w:tplc="0409000F">
      <w:start w:val="1"/>
      <w:numFmt w:val="decimal"/>
      <w:lvlText w:val="%1."/>
      <w:lvlJc w:val="left"/>
      <w:pPr>
        <w:tabs>
          <w:tab w:val="num" w:pos="720"/>
        </w:tabs>
        <w:ind w:left="720" w:hanging="360"/>
      </w:pPr>
      <w:rPr>
        <w:rFonts w:cs="Times New Roman"/>
      </w:rPr>
    </w:lvl>
    <w:lvl w:ilvl="1" w:tplc="E180676A">
      <w:start w:val="1"/>
      <w:numFmt w:val="decimal"/>
      <w:lvlText w:val="%2."/>
      <w:lvlJc w:val="left"/>
      <w:pPr>
        <w:tabs>
          <w:tab w:val="num" w:pos="1440"/>
        </w:tabs>
        <w:ind w:left="1440" w:hanging="360"/>
      </w:pPr>
      <w:rPr>
        <w:rFonts w:ascii="Times New Roman" w:eastAsia="Times New Roman" w:hAnsi="Times New Roman"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2" w15:restartNumberingAfterBreak="0">
    <w:nsid w:val="18D717A0"/>
    <w:multiLevelType w:val="hybridMultilevel"/>
    <w:tmpl w:val="F8F0A6CA"/>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3" w15:restartNumberingAfterBreak="0">
    <w:nsid w:val="1A601847"/>
    <w:multiLevelType w:val="hybridMultilevel"/>
    <w:tmpl w:val="7D0C98B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4" w15:restartNumberingAfterBreak="0">
    <w:nsid w:val="1B0A7D34"/>
    <w:multiLevelType w:val="hybridMultilevel"/>
    <w:tmpl w:val="01940D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B4C5F72"/>
    <w:multiLevelType w:val="hybridMultilevel"/>
    <w:tmpl w:val="B2E0D6F2"/>
    <w:lvl w:ilvl="0" w:tplc="0409001B">
      <w:start w:val="1"/>
      <w:numFmt w:val="lowerRoman"/>
      <w:lvlText w:val="%1."/>
      <w:lvlJc w:val="righ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26" w15:restartNumberingAfterBreak="0">
    <w:nsid w:val="1D027996"/>
    <w:multiLevelType w:val="hybridMultilevel"/>
    <w:tmpl w:val="858014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D742D23"/>
    <w:multiLevelType w:val="hybridMultilevel"/>
    <w:tmpl w:val="EB40B7F4"/>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8" w15:restartNumberingAfterBreak="0">
    <w:nsid w:val="1E943D52"/>
    <w:multiLevelType w:val="hybridMultilevel"/>
    <w:tmpl w:val="8158B2B4"/>
    <w:lvl w:ilvl="0" w:tplc="E3F844A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FFA6783"/>
    <w:multiLevelType w:val="hybridMultilevel"/>
    <w:tmpl w:val="8F18F9A4"/>
    <w:lvl w:ilvl="0" w:tplc="23805742">
      <w:start w:val="1"/>
      <w:numFmt w:val="decimal"/>
      <w:lvlText w:val="%1."/>
      <w:lvlJc w:val="left"/>
      <w:pPr>
        <w:tabs>
          <w:tab w:val="num" w:pos="1440"/>
        </w:tabs>
        <w:ind w:left="1440" w:hanging="360"/>
      </w:pPr>
      <w:rPr>
        <w:rFonts w:ascii="Times New Roman" w:eastAsia="Times New Roman" w:hAnsi="Times New Roman" w:cs="Times New Roman"/>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15:restartNumberingAfterBreak="0">
    <w:nsid w:val="21492D33"/>
    <w:multiLevelType w:val="hybridMultilevel"/>
    <w:tmpl w:val="56241C22"/>
    <w:lvl w:ilvl="0" w:tplc="E3F844AC">
      <w:start w:val="1"/>
      <w:numFmt w:val="decimal"/>
      <w:lvlText w:val="%1."/>
      <w:lvlJc w:val="left"/>
      <w:pPr>
        <w:ind w:left="720" w:hanging="360"/>
      </w:pPr>
      <w:rPr>
        <w:b w:val="0"/>
      </w:rPr>
    </w:lvl>
    <w:lvl w:ilvl="1" w:tplc="04090019">
      <w:start w:val="1"/>
      <w:numFmt w:val="lowerLetter"/>
      <w:lvlText w:val="%2."/>
      <w:lvlJc w:val="left"/>
      <w:pPr>
        <w:ind w:left="1440" w:hanging="360"/>
      </w:pPr>
    </w:lvl>
    <w:lvl w:ilvl="2" w:tplc="0409000F">
      <w:start w:val="1"/>
      <w:numFmt w:val="decimal"/>
      <w:lvlText w:val="%3."/>
      <w:lvlJc w:val="lef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1E46654"/>
    <w:multiLevelType w:val="hybridMultilevel"/>
    <w:tmpl w:val="345289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2240A50"/>
    <w:multiLevelType w:val="hybridMultilevel"/>
    <w:tmpl w:val="A140B9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2902733"/>
    <w:multiLevelType w:val="hybridMultilevel"/>
    <w:tmpl w:val="FF5890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9E3792"/>
    <w:multiLevelType w:val="hybridMultilevel"/>
    <w:tmpl w:val="FE18AC58"/>
    <w:lvl w:ilvl="0" w:tplc="8F32DFC4">
      <w:start w:val="1"/>
      <w:numFmt w:val="decimal"/>
      <w:lvlText w:val="%1."/>
      <w:lvlJc w:val="left"/>
      <w:pPr>
        <w:tabs>
          <w:tab w:val="num" w:pos="720"/>
        </w:tabs>
        <w:ind w:left="720" w:hanging="360"/>
      </w:pPr>
      <w:rPr>
        <w:rFonts w:cs="Times New Roman"/>
        <w:b w:val="0"/>
      </w:rPr>
    </w:lvl>
    <w:lvl w:ilvl="1" w:tplc="4D1ED656">
      <w:start w:val="1"/>
      <w:numFmt w:val="decimal"/>
      <w:lvlText w:val="%2."/>
      <w:lvlJc w:val="left"/>
      <w:pPr>
        <w:tabs>
          <w:tab w:val="num" w:pos="1440"/>
        </w:tabs>
        <w:ind w:left="1440" w:hanging="360"/>
      </w:pPr>
      <w:rPr>
        <w:rFonts w:cs="Times New Roman"/>
        <w:b w:val="0"/>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35" w15:restartNumberingAfterBreak="0">
    <w:nsid w:val="23BA5D69"/>
    <w:multiLevelType w:val="hybridMultilevel"/>
    <w:tmpl w:val="B5B6B55C"/>
    <w:lvl w:ilvl="0" w:tplc="0409000F">
      <w:start w:val="1"/>
      <w:numFmt w:val="decimal"/>
      <w:lvlText w:val="%1."/>
      <w:lvlJc w:val="left"/>
      <w:pPr>
        <w:tabs>
          <w:tab w:val="num" w:pos="720"/>
        </w:tabs>
        <w:ind w:left="72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36" w15:restartNumberingAfterBreak="0">
    <w:nsid w:val="23FE04F9"/>
    <w:multiLevelType w:val="hybridMultilevel"/>
    <w:tmpl w:val="D352A89E"/>
    <w:lvl w:ilvl="0" w:tplc="57C801FE">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25E167CC"/>
    <w:multiLevelType w:val="hybridMultilevel"/>
    <w:tmpl w:val="F2B0E8C6"/>
    <w:lvl w:ilvl="0" w:tplc="998E6D2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15:restartNumberingAfterBreak="0">
    <w:nsid w:val="26A8465D"/>
    <w:multiLevelType w:val="hybridMultilevel"/>
    <w:tmpl w:val="490E0B6C"/>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39" w15:restartNumberingAfterBreak="0">
    <w:nsid w:val="27A94282"/>
    <w:multiLevelType w:val="hybridMultilevel"/>
    <w:tmpl w:val="52FCE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7D553AD"/>
    <w:multiLevelType w:val="hybridMultilevel"/>
    <w:tmpl w:val="EA24E8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41" w15:restartNumberingAfterBreak="0">
    <w:nsid w:val="2801662B"/>
    <w:multiLevelType w:val="hybridMultilevel"/>
    <w:tmpl w:val="7250CF30"/>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2" w15:restartNumberingAfterBreak="0">
    <w:nsid w:val="28AA4E4A"/>
    <w:multiLevelType w:val="hybridMultilevel"/>
    <w:tmpl w:val="46E893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2C544E3F"/>
    <w:multiLevelType w:val="hybridMultilevel"/>
    <w:tmpl w:val="36000392"/>
    <w:lvl w:ilvl="0" w:tplc="998E6D2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15:restartNumberingAfterBreak="0">
    <w:nsid w:val="2CDF22A1"/>
    <w:multiLevelType w:val="hybridMultilevel"/>
    <w:tmpl w:val="AD5890D4"/>
    <w:lvl w:ilvl="0" w:tplc="A60A48E4">
      <w:start w:val="1"/>
      <w:numFmt w:val="decimal"/>
      <w:lvlText w:val="%1."/>
      <w:lvlJc w:val="left"/>
      <w:pPr>
        <w:tabs>
          <w:tab w:val="num" w:pos="720"/>
        </w:tabs>
        <w:ind w:left="720" w:hanging="360"/>
      </w:pPr>
      <w:rPr>
        <w:rFonts w:ascii="Times New Roman" w:eastAsia="Times New Roman" w:hAnsi="Times New Roman"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45" w15:restartNumberingAfterBreak="0">
    <w:nsid w:val="2D2949F3"/>
    <w:multiLevelType w:val="hybridMultilevel"/>
    <w:tmpl w:val="566A7516"/>
    <w:lvl w:ilvl="0" w:tplc="0809000F">
      <w:start w:val="1"/>
      <w:numFmt w:val="decimal"/>
      <w:lvlText w:val="%1."/>
      <w:lvlJc w:val="left"/>
      <w:pPr>
        <w:tabs>
          <w:tab w:val="num" w:pos="1080"/>
        </w:tabs>
        <w:ind w:left="1080" w:hanging="360"/>
      </w:pPr>
    </w:lvl>
    <w:lvl w:ilvl="1" w:tplc="08090019" w:tentative="1">
      <w:start w:val="1"/>
      <w:numFmt w:val="lowerLetter"/>
      <w:lvlText w:val="%2."/>
      <w:lvlJc w:val="left"/>
      <w:pPr>
        <w:tabs>
          <w:tab w:val="num" w:pos="1800"/>
        </w:tabs>
        <w:ind w:left="1800" w:hanging="360"/>
      </w:pPr>
    </w:lvl>
    <w:lvl w:ilvl="2" w:tplc="0809001B" w:tentative="1">
      <w:start w:val="1"/>
      <w:numFmt w:val="lowerRoman"/>
      <w:lvlText w:val="%3."/>
      <w:lvlJc w:val="right"/>
      <w:pPr>
        <w:tabs>
          <w:tab w:val="num" w:pos="2520"/>
        </w:tabs>
        <w:ind w:left="2520" w:hanging="180"/>
      </w:pPr>
    </w:lvl>
    <w:lvl w:ilvl="3" w:tplc="0809000F" w:tentative="1">
      <w:start w:val="1"/>
      <w:numFmt w:val="decimal"/>
      <w:lvlText w:val="%4."/>
      <w:lvlJc w:val="left"/>
      <w:pPr>
        <w:tabs>
          <w:tab w:val="num" w:pos="3240"/>
        </w:tabs>
        <w:ind w:left="3240" w:hanging="360"/>
      </w:pPr>
    </w:lvl>
    <w:lvl w:ilvl="4" w:tplc="08090019" w:tentative="1">
      <w:start w:val="1"/>
      <w:numFmt w:val="lowerLetter"/>
      <w:lvlText w:val="%5."/>
      <w:lvlJc w:val="left"/>
      <w:pPr>
        <w:tabs>
          <w:tab w:val="num" w:pos="3960"/>
        </w:tabs>
        <w:ind w:left="3960" w:hanging="360"/>
      </w:pPr>
    </w:lvl>
    <w:lvl w:ilvl="5" w:tplc="0809001B" w:tentative="1">
      <w:start w:val="1"/>
      <w:numFmt w:val="lowerRoman"/>
      <w:lvlText w:val="%6."/>
      <w:lvlJc w:val="right"/>
      <w:pPr>
        <w:tabs>
          <w:tab w:val="num" w:pos="4680"/>
        </w:tabs>
        <w:ind w:left="4680" w:hanging="180"/>
      </w:pPr>
    </w:lvl>
    <w:lvl w:ilvl="6" w:tplc="0809000F" w:tentative="1">
      <w:start w:val="1"/>
      <w:numFmt w:val="decimal"/>
      <w:lvlText w:val="%7."/>
      <w:lvlJc w:val="left"/>
      <w:pPr>
        <w:tabs>
          <w:tab w:val="num" w:pos="5400"/>
        </w:tabs>
        <w:ind w:left="5400" w:hanging="360"/>
      </w:pPr>
    </w:lvl>
    <w:lvl w:ilvl="7" w:tplc="08090019" w:tentative="1">
      <w:start w:val="1"/>
      <w:numFmt w:val="lowerLetter"/>
      <w:lvlText w:val="%8."/>
      <w:lvlJc w:val="left"/>
      <w:pPr>
        <w:tabs>
          <w:tab w:val="num" w:pos="6120"/>
        </w:tabs>
        <w:ind w:left="6120" w:hanging="360"/>
      </w:pPr>
    </w:lvl>
    <w:lvl w:ilvl="8" w:tplc="0809001B" w:tentative="1">
      <w:start w:val="1"/>
      <w:numFmt w:val="lowerRoman"/>
      <w:lvlText w:val="%9."/>
      <w:lvlJc w:val="right"/>
      <w:pPr>
        <w:tabs>
          <w:tab w:val="num" w:pos="6840"/>
        </w:tabs>
        <w:ind w:left="6840" w:hanging="180"/>
      </w:pPr>
    </w:lvl>
  </w:abstractNum>
  <w:abstractNum w:abstractNumId="46" w15:restartNumberingAfterBreak="0">
    <w:nsid w:val="2D776F90"/>
    <w:multiLevelType w:val="hybridMultilevel"/>
    <w:tmpl w:val="83DAD8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2DD32E53"/>
    <w:multiLevelType w:val="hybridMultilevel"/>
    <w:tmpl w:val="B238B962"/>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8" w15:restartNumberingAfterBreak="0">
    <w:nsid w:val="2DE27AB8"/>
    <w:multiLevelType w:val="hybridMultilevel"/>
    <w:tmpl w:val="82E89A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2F365C54"/>
    <w:multiLevelType w:val="hybridMultilevel"/>
    <w:tmpl w:val="912845A8"/>
    <w:lvl w:ilvl="0" w:tplc="998E6D2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31E564DE"/>
    <w:multiLevelType w:val="hybridMultilevel"/>
    <w:tmpl w:val="B70619DA"/>
    <w:lvl w:ilvl="0" w:tplc="44748D0E">
      <w:start w:val="1"/>
      <w:numFmt w:val="decimal"/>
      <w:lvlText w:val="%1."/>
      <w:lvlJc w:val="left"/>
      <w:pPr>
        <w:tabs>
          <w:tab w:val="num" w:pos="105"/>
        </w:tabs>
        <w:ind w:left="105" w:hanging="465"/>
      </w:pPr>
      <w:rPr>
        <w:rFonts w:hint="default"/>
      </w:rPr>
    </w:lvl>
    <w:lvl w:ilvl="1" w:tplc="08090019" w:tentative="1">
      <w:start w:val="1"/>
      <w:numFmt w:val="lowerLetter"/>
      <w:lvlText w:val="%2."/>
      <w:lvlJc w:val="left"/>
      <w:pPr>
        <w:tabs>
          <w:tab w:val="num" w:pos="720"/>
        </w:tabs>
        <w:ind w:left="720" w:hanging="360"/>
      </w:pPr>
    </w:lvl>
    <w:lvl w:ilvl="2" w:tplc="0809001B" w:tentative="1">
      <w:start w:val="1"/>
      <w:numFmt w:val="lowerRoman"/>
      <w:lvlText w:val="%3."/>
      <w:lvlJc w:val="right"/>
      <w:pPr>
        <w:tabs>
          <w:tab w:val="num" w:pos="1440"/>
        </w:tabs>
        <w:ind w:left="1440" w:hanging="180"/>
      </w:pPr>
    </w:lvl>
    <w:lvl w:ilvl="3" w:tplc="0809000F" w:tentative="1">
      <w:start w:val="1"/>
      <w:numFmt w:val="decimal"/>
      <w:lvlText w:val="%4."/>
      <w:lvlJc w:val="left"/>
      <w:pPr>
        <w:tabs>
          <w:tab w:val="num" w:pos="2160"/>
        </w:tabs>
        <w:ind w:left="2160" w:hanging="360"/>
      </w:pPr>
    </w:lvl>
    <w:lvl w:ilvl="4" w:tplc="08090019" w:tentative="1">
      <w:start w:val="1"/>
      <w:numFmt w:val="lowerLetter"/>
      <w:lvlText w:val="%5."/>
      <w:lvlJc w:val="left"/>
      <w:pPr>
        <w:tabs>
          <w:tab w:val="num" w:pos="2880"/>
        </w:tabs>
        <w:ind w:left="2880" w:hanging="360"/>
      </w:pPr>
    </w:lvl>
    <w:lvl w:ilvl="5" w:tplc="0809001B" w:tentative="1">
      <w:start w:val="1"/>
      <w:numFmt w:val="lowerRoman"/>
      <w:lvlText w:val="%6."/>
      <w:lvlJc w:val="right"/>
      <w:pPr>
        <w:tabs>
          <w:tab w:val="num" w:pos="3600"/>
        </w:tabs>
        <w:ind w:left="3600" w:hanging="180"/>
      </w:pPr>
    </w:lvl>
    <w:lvl w:ilvl="6" w:tplc="0809000F" w:tentative="1">
      <w:start w:val="1"/>
      <w:numFmt w:val="decimal"/>
      <w:lvlText w:val="%7."/>
      <w:lvlJc w:val="left"/>
      <w:pPr>
        <w:tabs>
          <w:tab w:val="num" w:pos="4320"/>
        </w:tabs>
        <w:ind w:left="4320" w:hanging="360"/>
      </w:pPr>
    </w:lvl>
    <w:lvl w:ilvl="7" w:tplc="08090019" w:tentative="1">
      <w:start w:val="1"/>
      <w:numFmt w:val="lowerLetter"/>
      <w:lvlText w:val="%8."/>
      <w:lvlJc w:val="left"/>
      <w:pPr>
        <w:tabs>
          <w:tab w:val="num" w:pos="5040"/>
        </w:tabs>
        <w:ind w:left="5040" w:hanging="360"/>
      </w:pPr>
    </w:lvl>
    <w:lvl w:ilvl="8" w:tplc="0809001B" w:tentative="1">
      <w:start w:val="1"/>
      <w:numFmt w:val="lowerRoman"/>
      <w:lvlText w:val="%9."/>
      <w:lvlJc w:val="right"/>
      <w:pPr>
        <w:tabs>
          <w:tab w:val="num" w:pos="5760"/>
        </w:tabs>
        <w:ind w:left="5760" w:hanging="180"/>
      </w:pPr>
    </w:lvl>
  </w:abstractNum>
  <w:abstractNum w:abstractNumId="51" w15:restartNumberingAfterBreak="0">
    <w:nsid w:val="31ED089E"/>
    <w:multiLevelType w:val="hybridMultilevel"/>
    <w:tmpl w:val="45589DD4"/>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2" w15:restartNumberingAfterBreak="0">
    <w:nsid w:val="33132AC4"/>
    <w:multiLevelType w:val="hybridMultilevel"/>
    <w:tmpl w:val="E3909260"/>
    <w:lvl w:ilvl="0" w:tplc="2F380456">
      <w:start w:val="1"/>
      <w:numFmt w:val="decimal"/>
      <w:lvlText w:val="%1."/>
      <w:lvlJc w:val="left"/>
      <w:pPr>
        <w:tabs>
          <w:tab w:val="num" w:pos="825"/>
        </w:tabs>
        <w:ind w:left="825" w:hanging="465"/>
      </w:pPr>
      <w:rPr>
        <w:rFonts w:hint="default"/>
      </w:rPr>
    </w:lvl>
    <w:lvl w:ilvl="1" w:tplc="F050D6F0">
      <w:start w:val="1"/>
      <w:numFmt w:val="lowerLetter"/>
      <w:lvlText w:val="%2."/>
      <w:lvlJc w:val="left"/>
      <w:pPr>
        <w:tabs>
          <w:tab w:val="num" w:pos="1605"/>
        </w:tabs>
        <w:ind w:left="1605" w:hanging="525"/>
      </w:pPr>
      <w:rPr>
        <w:rFonts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3" w15:restartNumberingAfterBreak="0">
    <w:nsid w:val="337F4E38"/>
    <w:multiLevelType w:val="hybridMultilevel"/>
    <w:tmpl w:val="62A832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33D539F0"/>
    <w:multiLevelType w:val="hybridMultilevel"/>
    <w:tmpl w:val="D67862F8"/>
    <w:lvl w:ilvl="0" w:tplc="04090017">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5" w15:restartNumberingAfterBreak="0">
    <w:nsid w:val="340C6CF9"/>
    <w:multiLevelType w:val="hybridMultilevel"/>
    <w:tmpl w:val="91724E2E"/>
    <w:lvl w:ilvl="0" w:tplc="57C801FE">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345258A1"/>
    <w:multiLevelType w:val="hybridMultilevel"/>
    <w:tmpl w:val="C6D434BE"/>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7" w15:restartNumberingAfterBreak="0">
    <w:nsid w:val="34625050"/>
    <w:multiLevelType w:val="hybridMultilevel"/>
    <w:tmpl w:val="948A1F1A"/>
    <w:lvl w:ilvl="0" w:tplc="0409000F">
      <w:start w:val="1"/>
      <w:numFmt w:val="decimal"/>
      <w:lvlText w:val="%1."/>
      <w:lvlJc w:val="left"/>
      <w:pPr>
        <w:tabs>
          <w:tab w:val="num" w:pos="720"/>
        </w:tabs>
        <w:ind w:left="72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58" w15:restartNumberingAfterBreak="0">
    <w:nsid w:val="34637FC1"/>
    <w:multiLevelType w:val="hybridMultilevel"/>
    <w:tmpl w:val="E0802B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3739378B"/>
    <w:multiLevelType w:val="multilevel"/>
    <w:tmpl w:val="1E90D51C"/>
    <w:styleLink w:val="lekan"/>
    <w:lvl w:ilvl="0">
      <w:start w:val="1"/>
      <w:numFmt w:val="decimal"/>
      <w:lvlText w:val="%1"/>
      <w:lvlJc w:val="left"/>
      <w:pPr>
        <w:ind w:left="720" w:hanging="720"/>
      </w:pPr>
      <w:rPr>
        <w:rFonts w:ascii="Times New Roman" w:hAnsi="Times New Roman" w:hint="default"/>
        <w:b/>
        <w:color w:val="auto"/>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720" w:hanging="720"/>
      </w:pPr>
      <w:rPr>
        <w:rFonts w:hint="default"/>
      </w:rPr>
    </w:lvl>
    <w:lvl w:ilvl="6">
      <w:start w:val="1"/>
      <w:numFmt w:val="decimal"/>
      <w:lvlText w:val="%1.%2.%3.%4.%5.%6.%7"/>
      <w:lvlJc w:val="left"/>
      <w:pPr>
        <w:ind w:left="720" w:hanging="720"/>
      </w:pPr>
      <w:rPr>
        <w:rFonts w:hint="default"/>
      </w:rPr>
    </w:lvl>
    <w:lvl w:ilvl="7">
      <w:start w:val="1"/>
      <w:numFmt w:val="decimal"/>
      <w:lvlText w:val="%1.%2.%3.%4.%5.%6.%7.%8"/>
      <w:lvlJc w:val="left"/>
      <w:pPr>
        <w:ind w:left="720" w:hanging="720"/>
      </w:pPr>
      <w:rPr>
        <w:rFonts w:hint="default"/>
      </w:rPr>
    </w:lvl>
    <w:lvl w:ilvl="8">
      <w:start w:val="1"/>
      <w:numFmt w:val="decimal"/>
      <w:lvlText w:val="%1.%2.%3.%4.%5.%6.%7.%8.%9"/>
      <w:lvlJc w:val="left"/>
      <w:pPr>
        <w:ind w:left="720" w:hanging="720"/>
      </w:pPr>
      <w:rPr>
        <w:rFonts w:hint="default"/>
      </w:rPr>
    </w:lvl>
  </w:abstractNum>
  <w:abstractNum w:abstractNumId="60" w15:restartNumberingAfterBreak="0">
    <w:nsid w:val="3C276AEE"/>
    <w:multiLevelType w:val="hybridMultilevel"/>
    <w:tmpl w:val="F1F4BD34"/>
    <w:lvl w:ilvl="0" w:tplc="0409000F">
      <w:start w:val="1"/>
      <w:numFmt w:val="decimal"/>
      <w:lvlText w:val="%1."/>
      <w:lvlJc w:val="left"/>
      <w:pPr>
        <w:tabs>
          <w:tab w:val="num" w:pos="720"/>
        </w:tabs>
        <w:ind w:left="72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61" w15:restartNumberingAfterBreak="0">
    <w:nsid w:val="3D0953A2"/>
    <w:multiLevelType w:val="hybridMultilevel"/>
    <w:tmpl w:val="3B42BAB4"/>
    <w:lvl w:ilvl="0" w:tplc="10A8455A">
      <w:start w:val="1"/>
      <w:numFmt w:val="decimal"/>
      <w:lvlText w:val="%1."/>
      <w:lvlJc w:val="left"/>
      <w:pPr>
        <w:ind w:left="36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3E7F5297"/>
    <w:multiLevelType w:val="hybridMultilevel"/>
    <w:tmpl w:val="43569022"/>
    <w:lvl w:ilvl="0" w:tplc="FE44FA18">
      <w:start w:val="1"/>
      <w:numFmt w:val="lowerLetter"/>
      <w:lvlText w:val="%1)"/>
      <w:lvlJc w:val="left"/>
      <w:pPr>
        <w:tabs>
          <w:tab w:val="num" w:pos="1080"/>
        </w:tabs>
        <w:ind w:left="144" w:firstLine="576"/>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3" w15:restartNumberingAfterBreak="0">
    <w:nsid w:val="3FD3448F"/>
    <w:multiLevelType w:val="hybridMultilevel"/>
    <w:tmpl w:val="67C8E1FA"/>
    <w:lvl w:ilvl="0" w:tplc="0409000F">
      <w:start w:val="1"/>
      <w:numFmt w:val="decimal"/>
      <w:lvlText w:val="%1."/>
      <w:lvlJc w:val="left"/>
      <w:pPr>
        <w:ind w:left="783" w:hanging="360"/>
      </w:pPr>
    </w:lvl>
    <w:lvl w:ilvl="1" w:tplc="04090019" w:tentative="1">
      <w:start w:val="1"/>
      <w:numFmt w:val="lowerLetter"/>
      <w:lvlText w:val="%2."/>
      <w:lvlJc w:val="left"/>
      <w:pPr>
        <w:ind w:left="1503" w:hanging="360"/>
      </w:pPr>
    </w:lvl>
    <w:lvl w:ilvl="2" w:tplc="0409001B" w:tentative="1">
      <w:start w:val="1"/>
      <w:numFmt w:val="lowerRoman"/>
      <w:lvlText w:val="%3."/>
      <w:lvlJc w:val="right"/>
      <w:pPr>
        <w:ind w:left="2223" w:hanging="180"/>
      </w:pPr>
    </w:lvl>
    <w:lvl w:ilvl="3" w:tplc="0409000F" w:tentative="1">
      <w:start w:val="1"/>
      <w:numFmt w:val="decimal"/>
      <w:lvlText w:val="%4."/>
      <w:lvlJc w:val="left"/>
      <w:pPr>
        <w:ind w:left="2943" w:hanging="360"/>
      </w:pPr>
    </w:lvl>
    <w:lvl w:ilvl="4" w:tplc="04090019" w:tentative="1">
      <w:start w:val="1"/>
      <w:numFmt w:val="lowerLetter"/>
      <w:lvlText w:val="%5."/>
      <w:lvlJc w:val="left"/>
      <w:pPr>
        <w:ind w:left="3663" w:hanging="360"/>
      </w:pPr>
    </w:lvl>
    <w:lvl w:ilvl="5" w:tplc="0409001B" w:tentative="1">
      <w:start w:val="1"/>
      <w:numFmt w:val="lowerRoman"/>
      <w:lvlText w:val="%6."/>
      <w:lvlJc w:val="right"/>
      <w:pPr>
        <w:ind w:left="4383" w:hanging="180"/>
      </w:pPr>
    </w:lvl>
    <w:lvl w:ilvl="6" w:tplc="0409000F" w:tentative="1">
      <w:start w:val="1"/>
      <w:numFmt w:val="decimal"/>
      <w:lvlText w:val="%7."/>
      <w:lvlJc w:val="left"/>
      <w:pPr>
        <w:ind w:left="5103" w:hanging="360"/>
      </w:pPr>
    </w:lvl>
    <w:lvl w:ilvl="7" w:tplc="04090019" w:tentative="1">
      <w:start w:val="1"/>
      <w:numFmt w:val="lowerLetter"/>
      <w:lvlText w:val="%8."/>
      <w:lvlJc w:val="left"/>
      <w:pPr>
        <w:ind w:left="5823" w:hanging="360"/>
      </w:pPr>
    </w:lvl>
    <w:lvl w:ilvl="8" w:tplc="0409001B" w:tentative="1">
      <w:start w:val="1"/>
      <w:numFmt w:val="lowerRoman"/>
      <w:lvlText w:val="%9."/>
      <w:lvlJc w:val="right"/>
      <w:pPr>
        <w:ind w:left="6543" w:hanging="180"/>
      </w:pPr>
    </w:lvl>
  </w:abstractNum>
  <w:abstractNum w:abstractNumId="64" w15:restartNumberingAfterBreak="0">
    <w:nsid w:val="401C259E"/>
    <w:multiLevelType w:val="hybridMultilevel"/>
    <w:tmpl w:val="FE7A3A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406C24E7"/>
    <w:multiLevelType w:val="hybridMultilevel"/>
    <w:tmpl w:val="3334CFEC"/>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66" w15:restartNumberingAfterBreak="0">
    <w:nsid w:val="4184261E"/>
    <w:multiLevelType w:val="hybridMultilevel"/>
    <w:tmpl w:val="650ABE16"/>
    <w:lvl w:ilvl="0" w:tplc="FBC8F006">
      <w:start w:val="1"/>
      <w:numFmt w:val="decimal"/>
      <w:lvlText w:val="%1."/>
      <w:lvlJc w:val="left"/>
      <w:pPr>
        <w:tabs>
          <w:tab w:val="num" w:pos="1364"/>
        </w:tabs>
        <w:ind w:left="1364" w:hanging="720"/>
      </w:pPr>
      <w:rPr>
        <w:rFonts w:ascii="Times New Roman" w:eastAsia="Times New Roman" w:hAnsi="Times New Roman" w:cs="Times New Roman"/>
      </w:rPr>
    </w:lvl>
    <w:lvl w:ilvl="1" w:tplc="08090019" w:tentative="1">
      <w:start w:val="1"/>
      <w:numFmt w:val="lowerLetter"/>
      <w:lvlText w:val="%2."/>
      <w:lvlJc w:val="left"/>
      <w:pPr>
        <w:tabs>
          <w:tab w:val="num" w:pos="1724"/>
        </w:tabs>
        <w:ind w:left="1724" w:hanging="360"/>
      </w:pPr>
    </w:lvl>
    <w:lvl w:ilvl="2" w:tplc="0809001B" w:tentative="1">
      <w:start w:val="1"/>
      <w:numFmt w:val="lowerRoman"/>
      <w:lvlText w:val="%3."/>
      <w:lvlJc w:val="right"/>
      <w:pPr>
        <w:tabs>
          <w:tab w:val="num" w:pos="2444"/>
        </w:tabs>
        <w:ind w:left="2444" w:hanging="180"/>
      </w:pPr>
    </w:lvl>
    <w:lvl w:ilvl="3" w:tplc="0809000F" w:tentative="1">
      <w:start w:val="1"/>
      <w:numFmt w:val="decimal"/>
      <w:lvlText w:val="%4."/>
      <w:lvlJc w:val="left"/>
      <w:pPr>
        <w:tabs>
          <w:tab w:val="num" w:pos="3164"/>
        </w:tabs>
        <w:ind w:left="3164" w:hanging="360"/>
      </w:pPr>
    </w:lvl>
    <w:lvl w:ilvl="4" w:tplc="08090019" w:tentative="1">
      <w:start w:val="1"/>
      <w:numFmt w:val="lowerLetter"/>
      <w:lvlText w:val="%5."/>
      <w:lvlJc w:val="left"/>
      <w:pPr>
        <w:tabs>
          <w:tab w:val="num" w:pos="3884"/>
        </w:tabs>
        <w:ind w:left="3884" w:hanging="360"/>
      </w:pPr>
    </w:lvl>
    <w:lvl w:ilvl="5" w:tplc="0809001B" w:tentative="1">
      <w:start w:val="1"/>
      <w:numFmt w:val="lowerRoman"/>
      <w:lvlText w:val="%6."/>
      <w:lvlJc w:val="right"/>
      <w:pPr>
        <w:tabs>
          <w:tab w:val="num" w:pos="4604"/>
        </w:tabs>
        <w:ind w:left="4604" w:hanging="180"/>
      </w:pPr>
    </w:lvl>
    <w:lvl w:ilvl="6" w:tplc="0809000F" w:tentative="1">
      <w:start w:val="1"/>
      <w:numFmt w:val="decimal"/>
      <w:lvlText w:val="%7."/>
      <w:lvlJc w:val="left"/>
      <w:pPr>
        <w:tabs>
          <w:tab w:val="num" w:pos="5324"/>
        </w:tabs>
        <w:ind w:left="5324" w:hanging="360"/>
      </w:pPr>
    </w:lvl>
    <w:lvl w:ilvl="7" w:tplc="08090019" w:tentative="1">
      <w:start w:val="1"/>
      <w:numFmt w:val="lowerLetter"/>
      <w:lvlText w:val="%8."/>
      <w:lvlJc w:val="left"/>
      <w:pPr>
        <w:tabs>
          <w:tab w:val="num" w:pos="6044"/>
        </w:tabs>
        <w:ind w:left="6044" w:hanging="360"/>
      </w:pPr>
    </w:lvl>
    <w:lvl w:ilvl="8" w:tplc="0809001B" w:tentative="1">
      <w:start w:val="1"/>
      <w:numFmt w:val="lowerRoman"/>
      <w:lvlText w:val="%9."/>
      <w:lvlJc w:val="right"/>
      <w:pPr>
        <w:tabs>
          <w:tab w:val="num" w:pos="6764"/>
        </w:tabs>
        <w:ind w:left="6764" w:hanging="180"/>
      </w:pPr>
    </w:lvl>
  </w:abstractNum>
  <w:abstractNum w:abstractNumId="67" w15:restartNumberingAfterBreak="0">
    <w:nsid w:val="41EB0ABA"/>
    <w:multiLevelType w:val="hybridMultilevel"/>
    <w:tmpl w:val="6D5247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433224C1"/>
    <w:multiLevelType w:val="hybridMultilevel"/>
    <w:tmpl w:val="88D86806"/>
    <w:lvl w:ilvl="0" w:tplc="A25E8AC0">
      <w:start w:val="1"/>
      <w:numFmt w:val="decimal"/>
      <w:lvlText w:val="%1."/>
      <w:lvlJc w:val="left"/>
      <w:pPr>
        <w:ind w:left="2160" w:hanging="360"/>
      </w:pPr>
      <w:rPr>
        <w:b w:val="0"/>
      </w:rPr>
    </w:lvl>
    <w:lvl w:ilvl="1" w:tplc="0409000F">
      <w:start w:val="1"/>
      <w:numFmt w:val="decimal"/>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9" w15:restartNumberingAfterBreak="0">
    <w:nsid w:val="44594597"/>
    <w:multiLevelType w:val="hybridMultilevel"/>
    <w:tmpl w:val="0674D6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44A52854"/>
    <w:multiLevelType w:val="hybridMultilevel"/>
    <w:tmpl w:val="1A3CB4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462F33EC"/>
    <w:multiLevelType w:val="hybridMultilevel"/>
    <w:tmpl w:val="68C6D1DE"/>
    <w:lvl w:ilvl="0" w:tplc="998E6D22">
      <w:start w:val="1"/>
      <w:numFmt w:val="decimal"/>
      <w:lvlText w:val="%1."/>
      <w:lvlJc w:val="left"/>
      <w:pPr>
        <w:tabs>
          <w:tab w:val="num" w:pos="765"/>
        </w:tabs>
        <w:ind w:left="765" w:hanging="360"/>
      </w:pPr>
      <w:rPr>
        <w:rFonts w:hint="default"/>
      </w:rPr>
    </w:lvl>
    <w:lvl w:ilvl="1" w:tplc="04090019" w:tentative="1">
      <w:start w:val="1"/>
      <w:numFmt w:val="lowerLetter"/>
      <w:lvlText w:val="%2."/>
      <w:lvlJc w:val="left"/>
      <w:pPr>
        <w:tabs>
          <w:tab w:val="num" w:pos="1485"/>
        </w:tabs>
        <w:ind w:left="1485" w:hanging="360"/>
      </w:pPr>
    </w:lvl>
    <w:lvl w:ilvl="2" w:tplc="0409001B" w:tentative="1">
      <w:start w:val="1"/>
      <w:numFmt w:val="lowerRoman"/>
      <w:lvlText w:val="%3."/>
      <w:lvlJc w:val="right"/>
      <w:pPr>
        <w:tabs>
          <w:tab w:val="num" w:pos="2205"/>
        </w:tabs>
        <w:ind w:left="2205" w:hanging="180"/>
      </w:pPr>
    </w:lvl>
    <w:lvl w:ilvl="3" w:tplc="0409000F" w:tentative="1">
      <w:start w:val="1"/>
      <w:numFmt w:val="decimal"/>
      <w:lvlText w:val="%4."/>
      <w:lvlJc w:val="left"/>
      <w:pPr>
        <w:tabs>
          <w:tab w:val="num" w:pos="2925"/>
        </w:tabs>
        <w:ind w:left="2925" w:hanging="360"/>
      </w:pPr>
    </w:lvl>
    <w:lvl w:ilvl="4" w:tplc="04090019" w:tentative="1">
      <w:start w:val="1"/>
      <w:numFmt w:val="lowerLetter"/>
      <w:lvlText w:val="%5."/>
      <w:lvlJc w:val="left"/>
      <w:pPr>
        <w:tabs>
          <w:tab w:val="num" w:pos="3645"/>
        </w:tabs>
        <w:ind w:left="3645" w:hanging="360"/>
      </w:pPr>
    </w:lvl>
    <w:lvl w:ilvl="5" w:tplc="0409001B" w:tentative="1">
      <w:start w:val="1"/>
      <w:numFmt w:val="lowerRoman"/>
      <w:lvlText w:val="%6."/>
      <w:lvlJc w:val="right"/>
      <w:pPr>
        <w:tabs>
          <w:tab w:val="num" w:pos="4365"/>
        </w:tabs>
        <w:ind w:left="4365" w:hanging="180"/>
      </w:pPr>
    </w:lvl>
    <w:lvl w:ilvl="6" w:tplc="0409000F" w:tentative="1">
      <w:start w:val="1"/>
      <w:numFmt w:val="decimal"/>
      <w:lvlText w:val="%7."/>
      <w:lvlJc w:val="left"/>
      <w:pPr>
        <w:tabs>
          <w:tab w:val="num" w:pos="5085"/>
        </w:tabs>
        <w:ind w:left="5085" w:hanging="360"/>
      </w:pPr>
    </w:lvl>
    <w:lvl w:ilvl="7" w:tplc="04090019" w:tentative="1">
      <w:start w:val="1"/>
      <w:numFmt w:val="lowerLetter"/>
      <w:lvlText w:val="%8."/>
      <w:lvlJc w:val="left"/>
      <w:pPr>
        <w:tabs>
          <w:tab w:val="num" w:pos="5805"/>
        </w:tabs>
        <w:ind w:left="5805" w:hanging="360"/>
      </w:pPr>
    </w:lvl>
    <w:lvl w:ilvl="8" w:tplc="0409001B" w:tentative="1">
      <w:start w:val="1"/>
      <w:numFmt w:val="lowerRoman"/>
      <w:lvlText w:val="%9."/>
      <w:lvlJc w:val="right"/>
      <w:pPr>
        <w:tabs>
          <w:tab w:val="num" w:pos="6525"/>
        </w:tabs>
        <w:ind w:left="6525" w:hanging="180"/>
      </w:pPr>
    </w:lvl>
  </w:abstractNum>
  <w:abstractNum w:abstractNumId="72" w15:restartNumberingAfterBreak="0">
    <w:nsid w:val="497F5A9D"/>
    <w:multiLevelType w:val="hybridMultilevel"/>
    <w:tmpl w:val="01CAFC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4B0E0FC0"/>
    <w:multiLevelType w:val="hybridMultilevel"/>
    <w:tmpl w:val="073CDC98"/>
    <w:lvl w:ilvl="0" w:tplc="916AFAA4">
      <w:start w:val="1"/>
      <w:numFmt w:val="decimal"/>
      <w:lvlText w:val="%1."/>
      <w:lvlJc w:val="left"/>
      <w:pPr>
        <w:tabs>
          <w:tab w:val="num" w:pos="720"/>
        </w:tabs>
        <w:ind w:left="72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74" w15:restartNumberingAfterBreak="0">
    <w:nsid w:val="4BD20B61"/>
    <w:multiLevelType w:val="hybridMultilevel"/>
    <w:tmpl w:val="FE84D1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4C0E0239"/>
    <w:multiLevelType w:val="hybridMultilevel"/>
    <w:tmpl w:val="F63CEB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4E5A1989"/>
    <w:multiLevelType w:val="hybridMultilevel"/>
    <w:tmpl w:val="BC1289D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7" w15:restartNumberingAfterBreak="0">
    <w:nsid w:val="4E93332D"/>
    <w:multiLevelType w:val="hybridMultilevel"/>
    <w:tmpl w:val="F61C58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03E21D3"/>
    <w:multiLevelType w:val="hybridMultilevel"/>
    <w:tmpl w:val="A34A004E"/>
    <w:lvl w:ilvl="0" w:tplc="FFFFFFF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516D13DB"/>
    <w:multiLevelType w:val="hybridMultilevel"/>
    <w:tmpl w:val="0F80E31E"/>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80" w15:restartNumberingAfterBreak="0">
    <w:nsid w:val="51B01292"/>
    <w:multiLevelType w:val="hybridMultilevel"/>
    <w:tmpl w:val="5FF80BB4"/>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81" w15:restartNumberingAfterBreak="0">
    <w:nsid w:val="52B36BA9"/>
    <w:multiLevelType w:val="hybridMultilevel"/>
    <w:tmpl w:val="00EA4AE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2" w15:restartNumberingAfterBreak="0">
    <w:nsid w:val="54E51D2B"/>
    <w:multiLevelType w:val="hybridMultilevel"/>
    <w:tmpl w:val="494C598A"/>
    <w:lvl w:ilvl="0" w:tplc="998E6D2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3" w15:restartNumberingAfterBreak="0">
    <w:nsid w:val="55E733F5"/>
    <w:multiLevelType w:val="hybridMultilevel"/>
    <w:tmpl w:val="ED64CEB6"/>
    <w:lvl w:ilvl="0" w:tplc="A25E8AC0">
      <w:start w:val="1"/>
      <w:numFmt w:val="decimal"/>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4" w15:restartNumberingAfterBreak="0">
    <w:nsid w:val="563D33C7"/>
    <w:multiLevelType w:val="hybridMultilevel"/>
    <w:tmpl w:val="80D60E82"/>
    <w:lvl w:ilvl="0" w:tplc="998E6D22">
      <w:start w:val="1"/>
      <w:numFmt w:val="decimal"/>
      <w:lvlText w:val="%1."/>
      <w:lvlJc w:val="left"/>
      <w:pPr>
        <w:tabs>
          <w:tab w:val="num" w:pos="765"/>
        </w:tabs>
        <w:ind w:left="765" w:hanging="360"/>
      </w:pPr>
      <w:rPr>
        <w:rFonts w:hint="default"/>
      </w:rPr>
    </w:lvl>
    <w:lvl w:ilvl="1" w:tplc="04090019" w:tentative="1">
      <w:start w:val="1"/>
      <w:numFmt w:val="lowerLetter"/>
      <w:lvlText w:val="%2."/>
      <w:lvlJc w:val="left"/>
      <w:pPr>
        <w:tabs>
          <w:tab w:val="num" w:pos="1485"/>
        </w:tabs>
        <w:ind w:left="1485" w:hanging="360"/>
      </w:pPr>
    </w:lvl>
    <w:lvl w:ilvl="2" w:tplc="0409001B" w:tentative="1">
      <w:start w:val="1"/>
      <w:numFmt w:val="lowerRoman"/>
      <w:lvlText w:val="%3."/>
      <w:lvlJc w:val="right"/>
      <w:pPr>
        <w:tabs>
          <w:tab w:val="num" w:pos="2205"/>
        </w:tabs>
        <w:ind w:left="2205" w:hanging="180"/>
      </w:pPr>
    </w:lvl>
    <w:lvl w:ilvl="3" w:tplc="0409000F" w:tentative="1">
      <w:start w:val="1"/>
      <w:numFmt w:val="decimal"/>
      <w:lvlText w:val="%4."/>
      <w:lvlJc w:val="left"/>
      <w:pPr>
        <w:tabs>
          <w:tab w:val="num" w:pos="2925"/>
        </w:tabs>
        <w:ind w:left="2925" w:hanging="360"/>
      </w:pPr>
    </w:lvl>
    <w:lvl w:ilvl="4" w:tplc="04090019" w:tentative="1">
      <w:start w:val="1"/>
      <w:numFmt w:val="lowerLetter"/>
      <w:lvlText w:val="%5."/>
      <w:lvlJc w:val="left"/>
      <w:pPr>
        <w:tabs>
          <w:tab w:val="num" w:pos="3645"/>
        </w:tabs>
        <w:ind w:left="3645" w:hanging="360"/>
      </w:pPr>
    </w:lvl>
    <w:lvl w:ilvl="5" w:tplc="0409001B" w:tentative="1">
      <w:start w:val="1"/>
      <w:numFmt w:val="lowerRoman"/>
      <w:lvlText w:val="%6."/>
      <w:lvlJc w:val="right"/>
      <w:pPr>
        <w:tabs>
          <w:tab w:val="num" w:pos="4365"/>
        </w:tabs>
        <w:ind w:left="4365" w:hanging="180"/>
      </w:pPr>
    </w:lvl>
    <w:lvl w:ilvl="6" w:tplc="0409000F" w:tentative="1">
      <w:start w:val="1"/>
      <w:numFmt w:val="decimal"/>
      <w:lvlText w:val="%7."/>
      <w:lvlJc w:val="left"/>
      <w:pPr>
        <w:tabs>
          <w:tab w:val="num" w:pos="5085"/>
        </w:tabs>
        <w:ind w:left="5085" w:hanging="360"/>
      </w:pPr>
    </w:lvl>
    <w:lvl w:ilvl="7" w:tplc="04090019" w:tentative="1">
      <w:start w:val="1"/>
      <w:numFmt w:val="lowerLetter"/>
      <w:lvlText w:val="%8."/>
      <w:lvlJc w:val="left"/>
      <w:pPr>
        <w:tabs>
          <w:tab w:val="num" w:pos="5805"/>
        </w:tabs>
        <w:ind w:left="5805" w:hanging="360"/>
      </w:pPr>
    </w:lvl>
    <w:lvl w:ilvl="8" w:tplc="0409001B" w:tentative="1">
      <w:start w:val="1"/>
      <w:numFmt w:val="lowerRoman"/>
      <w:lvlText w:val="%9."/>
      <w:lvlJc w:val="right"/>
      <w:pPr>
        <w:tabs>
          <w:tab w:val="num" w:pos="6525"/>
        </w:tabs>
        <w:ind w:left="6525" w:hanging="180"/>
      </w:pPr>
    </w:lvl>
  </w:abstractNum>
  <w:abstractNum w:abstractNumId="85" w15:restartNumberingAfterBreak="0">
    <w:nsid w:val="56A248DA"/>
    <w:multiLevelType w:val="hybridMultilevel"/>
    <w:tmpl w:val="1F26763A"/>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86" w15:restartNumberingAfterBreak="0">
    <w:nsid w:val="579246A2"/>
    <w:multiLevelType w:val="hybridMultilevel"/>
    <w:tmpl w:val="051A08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582A07DF"/>
    <w:multiLevelType w:val="hybridMultilevel"/>
    <w:tmpl w:val="58D8DC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588D5BC9"/>
    <w:multiLevelType w:val="hybridMultilevel"/>
    <w:tmpl w:val="DC66D49C"/>
    <w:lvl w:ilvl="0" w:tplc="2A3816B6">
      <w:start w:val="4"/>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9" w15:restartNumberingAfterBreak="0">
    <w:nsid w:val="58AE51CC"/>
    <w:multiLevelType w:val="hybridMultilevel"/>
    <w:tmpl w:val="8AB269E4"/>
    <w:lvl w:ilvl="0" w:tplc="916AFAA4">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593E6758"/>
    <w:multiLevelType w:val="hybridMultilevel"/>
    <w:tmpl w:val="51408354"/>
    <w:lvl w:ilvl="0" w:tplc="4316FAC8">
      <w:start w:val="1"/>
      <w:numFmt w:val="decimal"/>
      <w:lvlText w:val="%1."/>
      <w:lvlJc w:val="left"/>
      <w:pPr>
        <w:tabs>
          <w:tab w:val="num" w:pos="105"/>
        </w:tabs>
        <w:ind w:left="105" w:hanging="465"/>
      </w:pPr>
      <w:rPr>
        <w:rFonts w:hint="default"/>
      </w:rPr>
    </w:lvl>
    <w:lvl w:ilvl="1" w:tplc="B27480EC">
      <w:start w:val="1"/>
      <w:numFmt w:val="lowerLetter"/>
      <w:lvlText w:val="%2."/>
      <w:lvlJc w:val="left"/>
      <w:pPr>
        <w:tabs>
          <w:tab w:val="num" w:pos="885"/>
        </w:tabs>
        <w:ind w:left="885" w:hanging="525"/>
      </w:pPr>
      <w:rPr>
        <w:rFonts w:hint="default"/>
      </w:rPr>
    </w:lvl>
    <w:lvl w:ilvl="2" w:tplc="0809001B" w:tentative="1">
      <w:start w:val="1"/>
      <w:numFmt w:val="lowerRoman"/>
      <w:lvlText w:val="%3."/>
      <w:lvlJc w:val="right"/>
      <w:pPr>
        <w:tabs>
          <w:tab w:val="num" w:pos="1440"/>
        </w:tabs>
        <w:ind w:left="1440" w:hanging="180"/>
      </w:pPr>
    </w:lvl>
    <w:lvl w:ilvl="3" w:tplc="0809000F" w:tentative="1">
      <w:start w:val="1"/>
      <w:numFmt w:val="decimal"/>
      <w:lvlText w:val="%4."/>
      <w:lvlJc w:val="left"/>
      <w:pPr>
        <w:tabs>
          <w:tab w:val="num" w:pos="2160"/>
        </w:tabs>
        <w:ind w:left="2160" w:hanging="360"/>
      </w:pPr>
    </w:lvl>
    <w:lvl w:ilvl="4" w:tplc="08090019" w:tentative="1">
      <w:start w:val="1"/>
      <w:numFmt w:val="lowerLetter"/>
      <w:lvlText w:val="%5."/>
      <w:lvlJc w:val="left"/>
      <w:pPr>
        <w:tabs>
          <w:tab w:val="num" w:pos="2880"/>
        </w:tabs>
        <w:ind w:left="2880" w:hanging="360"/>
      </w:pPr>
    </w:lvl>
    <w:lvl w:ilvl="5" w:tplc="0809001B" w:tentative="1">
      <w:start w:val="1"/>
      <w:numFmt w:val="lowerRoman"/>
      <w:lvlText w:val="%6."/>
      <w:lvlJc w:val="right"/>
      <w:pPr>
        <w:tabs>
          <w:tab w:val="num" w:pos="3600"/>
        </w:tabs>
        <w:ind w:left="3600" w:hanging="180"/>
      </w:pPr>
    </w:lvl>
    <w:lvl w:ilvl="6" w:tplc="0809000F" w:tentative="1">
      <w:start w:val="1"/>
      <w:numFmt w:val="decimal"/>
      <w:lvlText w:val="%7."/>
      <w:lvlJc w:val="left"/>
      <w:pPr>
        <w:tabs>
          <w:tab w:val="num" w:pos="4320"/>
        </w:tabs>
        <w:ind w:left="4320" w:hanging="360"/>
      </w:pPr>
    </w:lvl>
    <w:lvl w:ilvl="7" w:tplc="08090019" w:tentative="1">
      <w:start w:val="1"/>
      <w:numFmt w:val="lowerLetter"/>
      <w:lvlText w:val="%8."/>
      <w:lvlJc w:val="left"/>
      <w:pPr>
        <w:tabs>
          <w:tab w:val="num" w:pos="5040"/>
        </w:tabs>
        <w:ind w:left="5040" w:hanging="360"/>
      </w:pPr>
    </w:lvl>
    <w:lvl w:ilvl="8" w:tplc="0809001B" w:tentative="1">
      <w:start w:val="1"/>
      <w:numFmt w:val="lowerRoman"/>
      <w:lvlText w:val="%9."/>
      <w:lvlJc w:val="right"/>
      <w:pPr>
        <w:tabs>
          <w:tab w:val="num" w:pos="5760"/>
        </w:tabs>
        <w:ind w:left="5760" w:hanging="180"/>
      </w:pPr>
    </w:lvl>
  </w:abstractNum>
  <w:abstractNum w:abstractNumId="91" w15:restartNumberingAfterBreak="0">
    <w:nsid w:val="5B103AE5"/>
    <w:multiLevelType w:val="hybridMultilevel"/>
    <w:tmpl w:val="47782B9E"/>
    <w:lvl w:ilvl="0" w:tplc="3606DA20">
      <w:start w:val="1"/>
      <w:numFmt w:val="decimal"/>
      <w:lvlText w:val="%1."/>
      <w:lvlJc w:val="left"/>
      <w:pPr>
        <w:ind w:left="720" w:hanging="360"/>
      </w:pPr>
      <w:rPr>
        <w:rFonts w:ascii="Times New Roman" w:eastAsia="Calibri" w:hAnsi="Times New Roman" w:cs="Times New Roman"/>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92" w15:restartNumberingAfterBreak="0">
    <w:nsid w:val="5B191883"/>
    <w:multiLevelType w:val="hybridMultilevel"/>
    <w:tmpl w:val="6DB64AB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93" w15:restartNumberingAfterBreak="0">
    <w:nsid w:val="5B34108C"/>
    <w:multiLevelType w:val="hybridMultilevel"/>
    <w:tmpl w:val="936C307A"/>
    <w:lvl w:ilvl="0" w:tplc="3A10D29A">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5B477DDA"/>
    <w:multiLevelType w:val="hybridMultilevel"/>
    <w:tmpl w:val="C6285F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5BC42AEF"/>
    <w:multiLevelType w:val="hybridMultilevel"/>
    <w:tmpl w:val="58066FEC"/>
    <w:lvl w:ilvl="0" w:tplc="0A76B41C">
      <w:start w:val="8"/>
      <w:numFmt w:val="bullet"/>
      <w:lvlText w:val="-"/>
      <w:lvlJc w:val="left"/>
      <w:pPr>
        <w:ind w:left="2160" w:hanging="360"/>
      </w:pPr>
      <w:rPr>
        <w:rFonts w:ascii="Calibri" w:eastAsia="Calibri" w:hAnsi="Calibri" w:cs="Times New Roman" w:hint="default"/>
      </w:rPr>
    </w:lvl>
    <w:lvl w:ilvl="1" w:tplc="0EB81B8E">
      <w:start w:val="1"/>
      <w:numFmt w:val="decimal"/>
      <w:lvlText w:val="%2."/>
      <w:lvlJc w:val="left"/>
      <w:pPr>
        <w:tabs>
          <w:tab w:val="num" w:pos="2925"/>
        </w:tabs>
        <w:ind w:left="2925" w:hanging="405"/>
      </w:pPr>
      <w:rPr>
        <w:rFonts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96" w15:restartNumberingAfterBreak="0">
    <w:nsid w:val="5DF25E58"/>
    <w:multiLevelType w:val="hybridMultilevel"/>
    <w:tmpl w:val="2A3215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5E314090"/>
    <w:multiLevelType w:val="hybridMultilevel"/>
    <w:tmpl w:val="2460C61C"/>
    <w:lvl w:ilvl="0" w:tplc="0409000F">
      <w:start w:val="1"/>
      <w:numFmt w:val="decimal"/>
      <w:lvlText w:val="%1."/>
      <w:lvlJc w:val="left"/>
      <w:pPr>
        <w:tabs>
          <w:tab w:val="num" w:pos="720"/>
        </w:tabs>
        <w:ind w:left="72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98" w15:restartNumberingAfterBreak="0">
    <w:nsid w:val="5E786FFC"/>
    <w:multiLevelType w:val="hybridMultilevel"/>
    <w:tmpl w:val="C8B8DFFC"/>
    <w:lvl w:ilvl="0" w:tplc="50E4D548">
      <w:start w:val="1"/>
      <w:numFmt w:val="decimal"/>
      <w:lvlText w:val="%1."/>
      <w:lvlJc w:val="left"/>
      <w:pPr>
        <w:tabs>
          <w:tab w:val="num" w:pos="1365"/>
        </w:tabs>
        <w:ind w:left="1365" w:hanging="645"/>
      </w:pPr>
      <w:rPr>
        <w:rFonts w:hint="default"/>
      </w:rPr>
    </w:lvl>
    <w:lvl w:ilvl="1" w:tplc="08090019" w:tentative="1">
      <w:start w:val="1"/>
      <w:numFmt w:val="lowerLetter"/>
      <w:lvlText w:val="%2."/>
      <w:lvlJc w:val="left"/>
      <w:pPr>
        <w:tabs>
          <w:tab w:val="num" w:pos="1800"/>
        </w:tabs>
        <w:ind w:left="1800" w:hanging="360"/>
      </w:pPr>
    </w:lvl>
    <w:lvl w:ilvl="2" w:tplc="0809001B" w:tentative="1">
      <w:start w:val="1"/>
      <w:numFmt w:val="lowerRoman"/>
      <w:lvlText w:val="%3."/>
      <w:lvlJc w:val="right"/>
      <w:pPr>
        <w:tabs>
          <w:tab w:val="num" w:pos="2520"/>
        </w:tabs>
        <w:ind w:left="2520" w:hanging="180"/>
      </w:pPr>
    </w:lvl>
    <w:lvl w:ilvl="3" w:tplc="0809000F" w:tentative="1">
      <w:start w:val="1"/>
      <w:numFmt w:val="decimal"/>
      <w:lvlText w:val="%4."/>
      <w:lvlJc w:val="left"/>
      <w:pPr>
        <w:tabs>
          <w:tab w:val="num" w:pos="3240"/>
        </w:tabs>
        <w:ind w:left="3240" w:hanging="360"/>
      </w:pPr>
    </w:lvl>
    <w:lvl w:ilvl="4" w:tplc="08090019" w:tentative="1">
      <w:start w:val="1"/>
      <w:numFmt w:val="lowerLetter"/>
      <w:lvlText w:val="%5."/>
      <w:lvlJc w:val="left"/>
      <w:pPr>
        <w:tabs>
          <w:tab w:val="num" w:pos="3960"/>
        </w:tabs>
        <w:ind w:left="3960" w:hanging="360"/>
      </w:pPr>
    </w:lvl>
    <w:lvl w:ilvl="5" w:tplc="0809001B" w:tentative="1">
      <w:start w:val="1"/>
      <w:numFmt w:val="lowerRoman"/>
      <w:lvlText w:val="%6."/>
      <w:lvlJc w:val="right"/>
      <w:pPr>
        <w:tabs>
          <w:tab w:val="num" w:pos="4680"/>
        </w:tabs>
        <w:ind w:left="4680" w:hanging="180"/>
      </w:pPr>
    </w:lvl>
    <w:lvl w:ilvl="6" w:tplc="0809000F" w:tentative="1">
      <w:start w:val="1"/>
      <w:numFmt w:val="decimal"/>
      <w:lvlText w:val="%7."/>
      <w:lvlJc w:val="left"/>
      <w:pPr>
        <w:tabs>
          <w:tab w:val="num" w:pos="5400"/>
        </w:tabs>
        <w:ind w:left="5400" w:hanging="360"/>
      </w:pPr>
    </w:lvl>
    <w:lvl w:ilvl="7" w:tplc="08090019" w:tentative="1">
      <w:start w:val="1"/>
      <w:numFmt w:val="lowerLetter"/>
      <w:lvlText w:val="%8."/>
      <w:lvlJc w:val="left"/>
      <w:pPr>
        <w:tabs>
          <w:tab w:val="num" w:pos="6120"/>
        </w:tabs>
        <w:ind w:left="6120" w:hanging="360"/>
      </w:pPr>
    </w:lvl>
    <w:lvl w:ilvl="8" w:tplc="0809001B" w:tentative="1">
      <w:start w:val="1"/>
      <w:numFmt w:val="lowerRoman"/>
      <w:lvlText w:val="%9."/>
      <w:lvlJc w:val="right"/>
      <w:pPr>
        <w:tabs>
          <w:tab w:val="num" w:pos="6840"/>
        </w:tabs>
        <w:ind w:left="6840" w:hanging="180"/>
      </w:pPr>
    </w:lvl>
  </w:abstractNum>
  <w:abstractNum w:abstractNumId="99" w15:restartNumberingAfterBreak="0">
    <w:nsid w:val="5F0810FC"/>
    <w:multiLevelType w:val="hybridMultilevel"/>
    <w:tmpl w:val="A8AC6488"/>
    <w:lvl w:ilvl="0" w:tplc="0409000F">
      <w:start w:val="1"/>
      <w:numFmt w:val="decimal"/>
      <w:lvlText w:val="%1."/>
      <w:lvlJc w:val="left"/>
      <w:pPr>
        <w:tabs>
          <w:tab w:val="num" w:pos="1440"/>
        </w:tabs>
        <w:ind w:left="1440" w:hanging="360"/>
      </w:pPr>
      <w:rPr>
        <w:rFonts w:cs="Times New Roman"/>
      </w:rPr>
    </w:lvl>
    <w:lvl w:ilvl="1" w:tplc="08090019" w:tentative="1">
      <w:start w:val="1"/>
      <w:numFmt w:val="lowerLetter"/>
      <w:lvlText w:val="%2."/>
      <w:lvlJc w:val="left"/>
      <w:pPr>
        <w:tabs>
          <w:tab w:val="num" w:pos="2160"/>
        </w:tabs>
        <w:ind w:left="2160" w:hanging="360"/>
      </w:pPr>
    </w:lvl>
    <w:lvl w:ilvl="2" w:tplc="0809001B" w:tentative="1">
      <w:start w:val="1"/>
      <w:numFmt w:val="lowerRoman"/>
      <w:lvlText w:val="%3."/>
      <w:lvlJc w:val="right"/>
      <w:pPr>
        <w:tabs>
          <w:tab w:val="num" w:pos="2880"/>
        </w:tabs>
        <w:ind w:left="2880" w:hanging="180"/>
      </w:pPr>
    </w:lvl>
    <w:lvl w:ilvl="3" w:tplc="0809000F" w:tentative="1">
      <w:start w:val="1"/>
      <w:numFmt w:val="decimal"/>
      <w:lvlText w:val="%4."/>
      <w:lvlJc w:val="left"/>
      <w:pPr>
        <w:tabs>
          <w:tab w:val="num" w:pos="3600"/>
        </w:tabs>
        <w:ind w:left="3600" w:hanging="360"/>
      </w:pPr>
    </w:lvl>
    <w:lvl w:ilvl="4" w:tplc="08090019" w:tentative="1">
      <w:start w:val="1"/>
      <w:numFmt w:val="lowerLetter"/>
      <w:lvlText w:val="%5."/>
      <w:lvlJc w:val="left"/>
      <w:pPr>
        <w:tabs>
          <w:tab w:val="num" w:pos="4320"/>
        </w:tabs>
        <w:ind w:left="4320" w:hanging="360"/>
      </w:pPr>
    </w:lvl>
    <w:lvl w:ilvl="5" w:tplc="0809001B" w:tentative="1">
      <w:start w:val="1"/>
      <w:numFmt w:val="lowerRoman"/>
      <w:lvlText w:val="%6."/>
      <w:lvlJc w:val="right"/>
      <w:pPr>
        <w:tabs>
          <w:tab w:val="num" w:pos="5040"/>
        </w:tabs>
        <w:ind w:left="5040" w:hanging="180"/>
      </w:pPr>
    </w:lvl>
    <w:lvl w:ilvl="6" w:tplc="0809000F" w:tentative="1">
      <w:start w:val="1"/>
      <w:numFmt w:val="decimal"/>
      <w:lvlText w:val="%7."/>
      <w:lvlJc w:val="left"/>
      <w:pPr>
        <w:tabs>
          <w:tab w:val="num" w:pos="5760"/>
        </w:tabs>
        <w:ind w:left="5760" w:hanging="360"/>
      </w:pPr>
    </w:lvl>
    <w:lvl w:ilvl="7" w:tplc="08090019" w:tentative="1">
      <w:start w:val="1"/>
      <w:numFmt w:val="lowerLetter"/>
      <w:lvlText w:val="%8."/>
      <w:lvlJc w:val="left"/>
      <w:pPr>
        <w:tabs>
          <w:tab w:val="num" w:pos="6480"/>
        </w:tabs>
        <w:ind w:left="6480" w:hanging="360"/>
      </w:pPr>
    </w:lvl>
    <w:lvl w:ilvl="8" w:tplc="0809001B" w:tentative="1">
      <w:start w:val="1"/>
      <w:numFmt w:val="lowerRoman"/>
      <w:lvlText w:val="%9."/>
      <w:lvlJc w:val="right"/>
      <w:pPr>
        <w:tabs>
          <w:tab w:val="num" w:pos="7200"/>
        </w:tabs>
        <w:ind w:left="7200" w:hanging="180"/>
      </w:pPr>
    </w:lvl>
  </w:abstractNum>
  <w:abstractNum w:abstractNumId="100" w15:restartNumberingAfterBreak="0">
    <w:nsid w:val="5F2601B8"/>
    <w:multiLevelType w:val="hybridMultilevel"/>
    <w:tmpl w:val="BA76CD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5FD941E6"/>
    <w:multiLevelType w:val="hybridMultilevel"/>
    <w:tmpl w:val="B9EC48E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15:restartNumberingAfterBreak="0">
    <w:nsid w:val="600D299E"/>
    <w:multiLevelType w:val="hybridMultilevel"/>
    <w:tmpl w:val="EA24218C"/>
    <w:lvl w:ilvl="0" w:tplc="4E4871DA">
      <w:start w:val="1"/>
      <w:numFmt w:val="decimal"/>
      <w:lvlText w:val="%1."/>
      <w:lvlJc w:val="left"/>
      <w:pPr>
        <w:tabs>
          <w:tab w:val="num" w:pos="720"/>
        </w:tabs>
        <w:ind w:left="720" w:hanging="360"/>
      </w:pPr>
      <w:rPr>
        <w:rFonts w:cs="Times New Roman"/>
        <w:b w:val="0"/>
      </w:rPr>
    </w:lvl>
    <w:lvl w:ilvl="1" w:tplc="3CD2BCC8">
      <w:start w:val="1"/>
      <w:numFmt w:val="decimal"/>
      <w:lvlText w:val="%2."/>
      <w:lvlJc w:val="left"/>
      <w:pPr>
        <w:tabs>
          <w:tab w:val="num" w:pos="1440"/>
        </w:tabs>
        <w:ind w:left="1440" w:hanging="360"/>
      </w:pPr>
      <w:rPr>
        <w:rFonts w:cs="Times New Roman"/>
        <w:b w:val="0"/>
      </w:rPr>
    </w:lvl>
    <w:lvl w:ilvl="2" w:tplc="EC66864C">
      <w:start w:val="1"/>
      <w:numFmt w:val="decimal"/>
      <w:lvlText w:val="%3."/>
      <w:lvlJc w:val="left"/>
      <w:pPr>
        <w:tabs>
          <w:tab w:val="num" w:pos="2160"/>
        </w:tabs>
        <w:ind w:left="2160" w:hanging="360"/>
      </w:pPr>
      <w:rPr>
        <w:rFonts w:ascii="Times New Roman" w:eastAsia="Times New Roman" w:hAnsi="Times New Roman"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03" w15:restartNumberingAfterBreak="0">
    <w:nsid w:val="60990CB7"/>
    <w:multiLevelType w:val="hybridMultilevel"/>
    <w:tmpl w:val="D86E7610"/>
    <w:lvl w:ilvl="0" w:tplc="B5CA789C">
      <w:start w:val="1"/>
      <w:numFmt w:val="decimal"/>
      <w:lvlText w:val="%1."/>
      <w:lvlJc w:val="left"/>
      <w:pPr>
        <w:ind w:left="1440" w:hanging="360"/>
      </w:pPr>
      <w:rPr>
        <w:rFonts w:ascii="Calibri" w:eastAsia="Calibri" w:hAnsi="Calibri"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15:restartNumberingAfterBreak="0">
    <w:nsid w:val="61902FD8"/>
    <w:multiLevelType w:val="hybridMultilevel"/>
    <w:tmpl w:val="5574DD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61A37197"/>
    <w:multiLevelType w:val="hybridMultilevel"/>
    <w:tmpl w:val="14A2E1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15:restartNumberingAfterBreak="0">
    <w:nsid w:val="61DD3465"/>
    <w:multiLevelType w:val="hybridMultilevel"/>
    <w:tmpl w:val="3B42BAB4"/>
    <w:lvl w:ilvl="0" w:tplc="10A8455A">
      <w:start w:val="1"/>
      <w:numFmt w:val="decimal"/>
      <w:lvlText w:val="%1."/>
      <w:lvlJc w:val="left"/>
      <w:pPr>
        <w:ind w:left="36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15:restartNumberingAfterBreak="0">
    <w:nsid w:val="637133A6"/>
    <w:multiLevelType w:val="hybridMultilevel"/>
    <w:tmpl w:val="4EAEF15A"/>
    <w:lvl w:ilvl="0" w:tplc="3A10D29A">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63836D7B"/>
    <w:multiLevelType w:val="hybridMultilevel"/>
    <w:tmpl w:val="AAC6DF32"/>
    <w:lvl w:ilvl="0" w:tplc="998E6D2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15:restartNumberingAfterBreak="0">
    <w:nsid w:val="63BA1F8F"/>
    <w:multiLevelType w:val="hybridMultilevel"/>
    <w:tmpl w:val="1028403A"/>
    <w:lvl w:ilvl="0" w:tplc="B5CA789C">
      <w:start w:val="1"/>
      <w:numFmt w:val="decimal"/>
      <w:lvlText w:val="%1."/>
      <w:lvlJc w:val="left"/>
      <w:pPr>
        <w:ind w:left="1440" w:hanging="360"/>
      </w:pPr>
      <w:rPr>
        <w:rFonts w:ascii="Calibri" w:eastAsia="Calibri" w:hAnsi="Calibri"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66354A31"/>
    <w:multiLevelType w:val="hybridMultilevel"/>
    <w:tmpl w:val="CF7EBA0A"/>
    <w:lvl w:ilvl="0" w:tplc="04090015">
      <w:start w:val="1"/>
      <w:numFmt w:val="upperLetter"/>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11" w15:restartNumberingAfterBreak="0">
    <w:nsid w:val="67CC3D07"/>
    <w:multiLevelType w:val="hybridMultilevel"/>
    <w:tmpl w:val="C98EF0E4"/>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2" w15:restartNumberingAfterBreak="0">
    <w:nsid w:val="686703C8"/>
    <w:multiLevelType w:val="hybridMultilevel"/>
    <w:tmpl w:val="80D60E82"/>
    <w:lvl w:ilvl="0" w:tplc="998E6D22">
      <w:start w:val="1"/>
      <w:numFmt w:val="decimal"/>
      <w:lvlText w:val="%1."/>
      <w:lvlJc w:val="left"/>
      <w:pPr>
        <w:tabs>
          <w:tab w:val="num" w:pos="765"/>
        </w:tabs>
        <w:ind w:left="765" w:hanging="360"/>
      </w:pPr>
      <w:rPr>
        <w:rFonts w:hint="default"/>
      </w:rPr>
    </w:lvl>
    <w:lvl w:ilvl="1" w:tplc="04090019" w:tentative="1">
      <w:start w:val="1"/>
      <w:numFmt w:val="lowerLetter"/>
      <w:lvlText w:val="%2."/>
      <w:lvlJc w:val="left"/>
      <w:pPr>
        <w:tabs>
          <w:tab w:val="num" w:pos="1485"/>
        </w:tabs>
        <w:ind w:left="1485" w:hanging="360"/>
      </w:pPr>
    </w:lvl>
    <w:lvl w:ilvl="2" w:tplc="0409001B" w:tentative="1">
      <w:start w:val="1"/>
      <w:numFmt w:val="lowerRoman"/>
      <w:lvlText w:val="%3."/>
      <w:lvlJc w:val="right"/>
      <w:pPr>
        <w:tabs>
          <w:tab w:val="num" w:pos="2205"/>
        </w:tabs>
        <w:ind w:left="2205" w:hanging="180"/>
      </w:pPr>
    </w:lvl>
    <w:lvl w:ilvl="3" w:tplc="0409000F" w:tentative="1">
      <w:start w:val="1"/>
      <w:numFmt w:val="decimal"/>
      <w:lvlText w:val="%4."/>
      <w:lvlJc w:val="left"/>
      <w:pPr>
        <w:tabs>
          <w:tab w:val="num" w:pos="2925"/>
        </w:tabs>
        <w:ind w:left="2925" w:hanging="360"/>
      </w:pPr>
    </w:lvl>
    <w:lvl w:ilvl="4" w:tplc="04090019" w:tentative="1">
      <w:start w:val="1"/>
      <w:numFmt w:val="lowerLetter"/>
      <w:lvlText w:val="%5."/>
      <w:lvlJc w:val="left"/>
      <w:pPr>
        <w:tabs>
          <w:tab w:val="num" w:pos="3645"/>
        </w:tabs>
        <w:ind w:left="3645" w:hanging="360"/>
      </w:pPr>
    </w:lvl>
    <w:lvl w:ilvl="5" w:tplc="0409001B" w:tentative="1">
      <w:start w:val="1"/>
      <w:numFmt w:val="lowerRoman"/>
      <w:lvlText w:val="%6."/>
      <w:lvlJc w:val="right"/>
      <w:pPr>
        <w:tabs>
          <w:tab w:val="num" w:pos="4365"/>
        </w:tabs>
        <w:ind w:left="4365" w:hanging="180"/>
      </w:pPr>
    </w:lvl>
    <w:lvl w:ilvl="6" w:tplc="0409000F" w:tentative="1">
      <w:start w:val="1"/>
      <w:numFmt w:val="decimal"/>
      <w:lvlText w:val="%7."/>
      <w:lvlJc w:val="left"/>
      <w:pPr>
        <w:tabs>
          <w:tab w:val="num" w:pos="5085"/>
        </w:tabs>
        <w:ind w:left="5085" w:hanging="360"/>
      </w:pPr>
    </w:lvl>
    <w:lvl w:ilvl="7" w:tplc="04090019" w:tentative="1">
      <w:start w:val="1"/>
      <w:numFmt w:val="lowerLetter"/>
      <w:lvlText w:val="%8."/>
      <w:lvlJc w:val="left"/>
      <w:pPr>
        <w:tabs>
          <w:tab w:val="num" w:pos="5805"/>
        </w:tabs>
        <w:ind w:left="5805" w:hanging="360"/>
      </w:pPr>
    </w:lvl>
    <w:lvl w:ilvl="8" w:tplc="0409001B" w:tentative="1">
      <w:start w:val="1"/>
      <w:numFmt w:val="lowerRoman"/>
      <w:lvlText w:val="%9."/>
      <w:lvlJc w:val="right"/>
      <w:pPr>
        <w:tabs>
          <w:tab w:val="num" w:pos="6525"/>
        </w:tabs>
        <w:ind w:left="6525" w:hanging="180"/>
      </w:pPr>
    </w:lvl>
  </w:abstractNum>
  <w:abstractNum w:abstractNumId="113" w15:restartNumberingAfterBreak="0">
    <w:nsid w:val="68F95C09"/>
    <w:multiLevelType w:val="hybridMultilevel"/>
    <w:tmpl w:val="A1AE30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69AD5CEB"/>
    <w:multiLevelType w:val="hybridMultilevel"/>
    <w:tmpl w:val="074E896E"/>
    <w:lvl w:ilvl="0" w:tplc="0409000F">
      <w:start w:val="1"/>
      <w:numFmt w:val="decimal"/>
      <w:lvlText w:val="%1."/>
      <w:lvlJc w:val="left"/>
      <w:pPr>
        <w:ind w:left="720" w:hanging="360"/>
      </w:pPr>
    </w:lvl>
    <w:lvl w:ilvl="1" w:tplc="EC980AD0">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15:restartNumberingAfterBreak="0">
    <w:nsid w:val="6B032213"/>
    <w:multiLevelType w:val="hybridMultilevel"/>
    <w:tmpl w:val="F9E8EE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6C0537EB"/>
    <w:multiLevelType w:val="hybridMultilevel"/>
    <w:tmpl w:val="F2B0E8C6"/>
    <w:lvl w:ilvl="0" w:tplc="998E6D2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7" w15:restartNumberingAfterBreak="0">
    <w:nsid w:val="6DA46DB7"/>
    <w:multiLevelType w:val="hybridMultilevel"/>
    <w:tmpl w:val="B792E658"/>
    <w:lvl w:ilvl="0" w:tplc="FFFFFFFF">
      <w:start w:val="1"/>
      <w:numFmt w:val="decimal"/>
      <w:lvlText w:val="%1."/>
      <w:lvlJc w:val="left"/>
      <w:pPr>
        <w:ind w:left="720" w:hanging="360"/>
      </w:pPr>
      <w:rPr>
        <w:rFonts w:hint="default"/>
      </w:rPr>
    </w:lvl>
    <w:lvl w:ilvl="1" w:tplc="81CABA14">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6EA75C6D"/>
    <w:multiLevelType w:val="hybridMultilevel"/>
    <w:tmpl w:val="ECF0684E"/>
    <w:lvl w:ilvl="0" w:tplc="E3F844A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6F3F04BB"/>
    <w:multiLevelType w:val="hybridMultilevel"/>
    <w:tmpl w:val="3402A0EC"/>
    <w:lvl w:ilvl="0" w:tplc="0409000F">
      <w:start w:val="1"/>
      <w:numFmt w:val="decimal"/>
      <w:lvlText w:val="%1."/>
      <w:lvlJc w:val="left"/>
      <w:pPr>
        <w:tabs>
          <w:tab w:val="num" w:pos="720"/>
        </w:tabs>
        <w:ind w:left="72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20" w15:restartNumberingAfterBreak="0">
    <w:nsid w:val="70886172"/>
    <w:multiLevelType w:val="hybridMultilevel"/>
    <w:tmpl w:val="27984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70C163DA"/>
    <w:multiLevelType w:val="hybridMultilevel"/>
    <w:tmpl w:val="BD3897DA"/>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2" w15:restartNumberingAfterBreak="0">
    <w:nsid w:val="74472B95"/>
    <w:multiLevelType w:val="hybridMultilevel"/>
    <w:tmpl w:val="8A463B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15:restartNumberingAfterBreak="0">
    <w:nsid w:val="74CD1C30"/>
    <w:multiLevelType w:val="hybridMultilevel"/>
    <w:tmpl w:val="651C7C44"/>
    <w:lvl w:ilvl="0" w:tplc="192C35DA">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4" w15:restartNumberingAfterBreak="0">
    <w:nsid w:val="78DC6A69"/>
    <w:multiLevelType w:val="hybridMultilevel"/>
    <w:tmpl w:val="CB88D654"/>
    <w:lvl w:ilvl="0" w:tplc="0409000F">
      <w:start w:val="1"/>
      <w:numFmt w:val="decimal"/>
      <w:lvlText w:val="%1."/>
      <w:lvlJc w:val="left"/>
      <w:pPr>
        <w:ind w:left="720" w:hanging="360"/>
      </w:pPr>
    </w:lvl>
    <w:lvl w:ilvl="1" w:tplc="FBC8F006">
      <w:start w:val="1"/>
      <w:numFmt w:val="decimal"/>
      <w:lvlText w:val="%2."/>
      <w:lvlJc w:val="left"/>
      <w:pPr>
        <w:tabs>
          <w:tab w:val="num" w:pos="1800"/>
        </w:tabs>
        <w:ind w:left="1800" w:hanging="720"/>
      </w:pPr>
      <w:rPr>
        <w:rFonts w:ascii="Times New Roman" w:eastAsia="Times New Roman" w:hAnsi="Times New Roman" w:cs="Times New Roman"/>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79E510E4"/>
    <w:multiLevelType w:val="hybridMultilevel"/>
    <w:tmpl w:val="62C82D3C"/>
    <w:lvl w:ilvl="0" w:tplc="0409000F">
      <w:start w:val="1"/>
      <w:numFmt w:val="decimal"/>
      <w:lvlText w:val="%1."/>
      <w:lvlJc w:val="left"/>
      <w:pPr>
        <w:tabs>
          <w:tab w:val="num" w:pos="720"/>
        </w:tabs>
        <w:ind w:left="72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26" w15:restartNumberingAfterBreak="0">
    <w:nsid w:val="7C3F441E"/>
    <w:multiLevelType w:val="hybridMultilevel"/>
    <w:tmpl w:val="7A0ECF4A"/>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7" w15:restartNumberingAfterBreak="0">
    <w:nsid w:val="7C830917"/>
    <w:multiLevelType w:val="hybridMultilevel"/>
    <w:tmpl w:val="CEE6EAC8"/>
    <w:lvl w:ilvl="0" w:tplc="0409000F">
      <w:start w:val="1"/>
      <w:numFmt w:val="decimal"/>
      <w:lvlText w:val="%1."/>
      <w:lvlJc w:val="left"/>
      <w:pPr>
        <w:tabs>
          <w:tab w:val="num" w:pos="720"/>
        </w:tabs>
        <w:ind w:left="72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28" w15:restartNumberingAfterBreak="0">
    <w:nsid w:val="7E7A5A7E"/>
    <w:multiLevelType w:val="hybridMultilevel"/>
    <w:tmpl w:val="AF8C1AA0"/>
    <w:lvl w:ilvl="0" w:tplc="3606DA20">
      <w:start w:val="1"/>
      <w:numFmt w:val="decimal"/>
      <w:lvlText w:val="%1."/>
      <w:lvlJc w:val="left"/>
      <w:pPr>
        <w:ind w:left="1440" w:hanging="360"/>
      </w:pPr>
      <w:rPr>
        <w:rFonts w:ascii="Times New Roman" w:eastAsia="Calibri"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7F8850E4"/>
    <w:multiLevelType w:val="hybridMultilevel"/>
    <w:tmpl w:val="9692DA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9"/>
  </w:num>
  <w:num w:numId="2">
    <w:abstractNumId w:val="123"/>
  </w:num>
  <w:num w:numId="3">
    <w:abstractNumId w:val="14"/>
  </w:num>
  <w:num w:numId="4">
    <w:abstractNumId w:val="71"/>
  </w:num>
  <w:num w:numId="5">
    <w:abstractNumId w:val="116"/>
  </w:num>
  <w:num w:numId="6">
    <w:abstractNumId w:val="82"/>
  </w:num>
  <w:num w:numId="7">
    <w:abstractNumId w:val="43"/>
  </w:num>
  <w:num w:numId="8">
    <w:abstractNumId w:val="112"/>
  </w:num>
  <w:num w:numId="9">
    <w:abstractNumId w:val="100"/>
  </w:num>
  <w:num w:numId="10">
    <w:abstractNumId w:val="122"/>
  </w:num>
  <w:num w:numId="11">
    <w:abstractNumId w:val="84"/>
  </w:num>
  <w:num w:numId="12">
    <w:abstractNumId w:val="101"/>
  </w:num>
  <w:num w:numId="13">
    <w:abstractNumId w:val="54"/>
  </w:num>
  <w:num w:numId="14">
    <w:abstractNumId w:val="20"/>
  </w:num>
  <w:num w:numId="15">
    <w:abstractNumId w:val="5"/>
  </w:num>
  <w:num w:numId="16">
    <w:abstractNumId w:val="110"/>
  </w:num>
  <w:num w:numId="17">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0"/>
  </w:num>
  <w:num w:numId="31">
    <w:abstractNumId w:val="124"/>
  </w:num>
  <w:num w:numId="32">
    <w:abstractNumId w:val="29"/>
  </w:num>
  <w:num w:numId="33">
    <w:abstractNumId w:val="91"/>
  </w:num>
  <w:num w:numId="34">
    <w:abstractNumId w:val="99"/>
  </w:num>
  <w:num w:numId="35">
    <w:abstractNumId w:val="66"/>
  </w:num>
  <w:num w:numId="36">
    <w:abstractNumId w:val="27"/>
  </w:num>
  <w:num w:numId="37">
    <w:abstractNumId w:val="113"/>
  </w:num>
  <w:num w:numId="38">
    <w:abstractNumId w:val="4"/>
  </w:num>
  <w:num w:numId="39">
    <w:abstractNumId w:val="41"/>
  </w:num>
  <w:num w:numId="40">
    <w:abstractNumId w:val="80"/>
  </w:num>
  <w:num w:numId="41">
    <w:abstractNumId w:val="38"/>
  </w:num>
  <w:num w:numId="42">
    <w:abstractNumId w:val="9"/>
  </w:num>
  <w:num w:numId="43">
    <w:abstractNumId w:val="75"/>
  </w:num>
  <w:num w:numId="44">
    <w:abstractNumId w:val="8"/>
  </w:num>
  <w:num w:numId="45">
    <w:abstractNumId w:val="7"/>
  </w:num>
  <w:num w:numId="46">
    <w:abstractNumId w:val="53"/>
  </w:num>
  <w:num w:numId="47">
    <w:abstractNumId w:val="63"/>
  </w:num>
  <w:num w:numId="48">
    <w:abstractNumId w:val="2"/>
  </w:num>
  <w:num w:numId="49">
    <w:abstractNumId w:val="70"/>
  </w:num>
  <w:num w:numId="50">
    <w:abstractNumId w:val="95"/>
  </w:num>
  <w:num w:numId="51">
    <w:abstractNumId w:val="105"/>
  </w:num>
  <w:num w:numId="52">
    <w:abstractNumId w:val="23"/>
  </w:num>
  <w:num w:numId="53">
    <w:abstractNumId w:val="45"/>
  </w:num>
  <w:num w:numId="54">
    <w:abstractNumId w:val="22"/>
  </w:num>
  <w:num w:numId="55">
    <w:abstractNumId w:val="111"/>
  </w:num>
  <w:num w:numId="56">
    <w:abstractNumId w:val="126"/>
  </w:num>
  <w:num w:numId="57">
    <w:abstractNumId w:val="98"/>
  </w:num>
  <w:num w:numId="58">
    <w:abstractNumId w:val="52"/>
  </w:num>
  <w:num w:numId="59">
    <w:abstractNumId w:val="90"/>
  </w:num>
  <w:num w:numId="60">
    <w:abstractNumId w:val="50"/>
  </w:num>
  <w:num w:numId="61">
    <w:abstractNumId w:val="92"/>
  </w:num>
  <w:num w:numId="62">
    <w:abstractNumId w:val="65"/>
  </w:num>
  <w:num w:numId="63">
    <w:abstractNumId w:val="21"/>
  </w:num>
  <w:num w:numId="64">
    <w:abstractNumId w:val="47"/>
  </w:num>
  <w:num w:numId="65">
    <w:abstractNumId w:val="56"/>
  </w:num>
  <w:num w:numId="66">
    <w:abstractNumId w:val="121"/>
  </w:num>
  <w:num w:numId="67">
    <w:abstractNumId w:val="18"/>
  </w:num>
  <w:num w:numId="68">
    <w:abstractNumId w:val="88"/>
  </w:num>
  <w:num w:numId="69">
    <w:abstractNumId w:val="62"/>
  </w:num>
  <w:num w:numId="70">
    <w:abstractNumId w:val="79"/>
  </w:num>
  <w:num w:numId="71">
    <w:abstractNumId w:val="85"/>
  </w:num>
  <w:num w:numId="72">
    <w:abstractNumId w:val="106"/>
  </w:num>
  <w:num w:numId="73">
    <w:abstractNumId w:val="61"/>
  </w:num>
  <w:num w:numId="74">
    <w:abstractNumId w:val="83"/>
  </w:num>
  <w:num w:numId="75">
    <w:abstractNumId w:val="68"/>
  </w:num>
  <w:num w:numId="76">
    <w:abstractNumId w:val="81"/>
  </w:num>
  <w:num w:numId="77">
    <w:abstractNumId w:val="86"/>
  </w:num>
  <w:num w:numId="78">
    <w:abstractNumId w:val="67"/>
  </w:num>
  <w:num w:numId="79">
    <w:abstractNumId w:val="37"/>
  </w:num>
  <w:num w:numId="80">
    <w:abstractNumId w:val="108"/>
  </w:num>
  <w:num w:numId="81">
    <w:abstractNumId w:val="49"/>
  </w:num>
  <w:num w:numId="82">
    <w:abstractNumId w:val="42"/>
  </w:num>
  <w:num w:numId="83">
    <w:abstractNumId w:val="19"/>
  </w:num>
  <w:num w:numId="84">
    <w:abstractNumId w:val="25"/>
  </w:num>
  <w:num w:numId="85">
    <w:abstractNumId w:val="24"/>
  </w:num>
  <w:num w:numId="86">
    <w:abstractNumId w:val="114"/>
  </w:num>
  <w:num w:numId="87">
    <w:abstractNumId w:val="96"/>
  </w:num>
  <w:num w:numId="88">
    <w:abstractNumId w:val="118"/>
  </w:num>
  <w:num w:numId="89">
    <w:abstractNumId w:val="28"/>
  </w:num>
  <w:num w:numId="90">
    <w:abstractNumId w:val="30"/>
  </w:num>
  <w:num w:numId="91">
    <w:abstractNumId w:val="36"/>
  </w:num>
  <w:num w:numId="92">
    <w:abstractNumId w:val="51"/>
  </w:num>
  <w:num w:numId="93">
    <w:abstractNumId w:val="40"/>
  </w:num>
  <w:num w:numId="94">
    <w:abstractNumId w:val="55"/>
  </w:num>
  <w:num w:numId="95">
    <w:abstractNumId w:val="3"/>
  </w:num>
  <w:num w:numId="96">
    <w:abstractNumId w:val="117"/>
  </w:num>
  <w:num w:numId="97">
    <w:abstractNumId w:val="78"/>
  </w:num>
  <w:num w:numId="98">
    <w:abstractNumId w:val="10"/>
  </w:num>
  <w:num w:numId="99">
    <w:abstractNumId w:val="17"/>
  </w:num>
  <w:num w:numId="100">
    <w:abstractNumId w:val="64"/>
  </w:num>
  <w:num w:numId="101">
    <w:abstractNumId w:val="48"/>
  </w:num>
  <w:num w:numId="102">
    <w:abstractNumId w:val="93"/>
  </w:num>
  <w:num w:numId="103">
    <w:abstractNumId w:val="107"/>
  </w:num>
  <w:num w:numId="104">
    <w:abstractNumId w:val="13"/>
  </w:num>
  <w:num w:numId="105">
    <w:abstractNumId w:val="73"/>
  </w:num>
  <w:num w:numId="106">
    <w:abstractNumId w:val="89"/>
  </w:num>
  <w:num w:numId="107">
    <w:abstractNumId w:val="1"/>
  </w:num>
  <w:num w:numId="108">
    <w:abstractNumId w:val="128"/>
  </w:num>
  <w:num w:numId="109">
    <w:abstractNumId w:val="103"/>
  </w:num>
  <w:num w:numId="110">
    <w:abstractNumId w:val="109"/>
  </w:num>
  <w:num w:numId="111">
    <w:abstractNumId w:val="77"/>
  </w:num>
  <w:num w:numId="112">
    <w:abstractNumId w:val="46"/>
  </w:num>
  <w:num w:numId="113">
    <w:abstractNumId w:val="87"/>
  </w:num>
  <w:num w:numId="114">
    <w:abstractNumId w:val="69"/>
  </w:num>
  <w:num w:numId="115">
    <w:abstractNumId w:val="32"/>
  </w:num>
  <w:num w:numId="116">
    <w:abstractNumId w:val="94"/>
  </w:num>
  <w:num w:numId="117">
    <w:abstractNumId w:val="72"/>
  </w:num>
  <w:num w:numId="118">
    <w:abstractNumId w:val="12"/>
  </w:num>
  <w:num w:numId="119">
    <w:abstractNumId w:val="76"/>
  </w:num>
  <w:num w:numId="120">
    <w:abstractNumId w:val="26"/>
  </w:num>
  <w:num w:numId="121">
    <w:abstractNumId w:val="129"/>
  </w:num>
  <w:num w:numId="122">
    <w:abstractNumId w:val="74"/>
  </w:num>
  <w:num w:numId="123">
    <w:abstractNumId w:val="115"/>
  </w:num>
  <w:num w:numId="124">
    <w:abstractNumId w:val="31"/>
  </w:num>
  <w:num w:numId="125">
    <w:abstractNumId w:val="6"/>
  </w:num>
  <w:num w:numId="126">
    <w:abstractNumId w:val="120"/>
  </w:num>
  <w:num w:numId="127">
    <w:abstractNumId w:val="39"/>
  </w:num>
  <w:num w:numId="128">
    <w:abstractNumId w:val="104"/>
  </w:num>
  <w:num w:numId="129">
    <w:abstractNumId w:val="33"/>
  </w:num>
  <w:num w:numId="130">
    <w:abstractNumId w:val="58"/>
  </w:num>
  <w:numIdMacAtCleanup w:val="1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proofState w:spelling="clean" w:grammar="clean"/>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84B28"/>
    <w:rsid w:val="00037C64"/>
    <w:rsid w:val="00037E37"/>
    <w:rsid w:val="00063094"/>
    <w:rsid w:val="00075BDB"/>
    <w:rsid w:val="000C34CD"/>
    <w:rsid w:val="000C6B83"/>
    <w:rsid w:val="000E04BA"/>
    <w:rsid w:val="000F3F39"/>
    <w:rsid w:val="000F44C8"/>
    <w:rsid w:val="000F5561"/>
    <w:rsid w:val="00114703"/>
    <w:rsid w:val="001244B2"/>
    <w:rsid w:val="001313DC"/>
    <w:rsid w:val="0013433B"/>
    <w:rsid w:val="0013662E"/>
    <w:rsid w:val="0014045F"/>
    <w:rsid w:val="0014120C"/>
    <w:rsid w:val="00145809"/>
    <w:rsid w:val="001461D6"/>
    <w:rsid w:val="00152B38"/>
    <w:rsid w:val="00160024"/>
    <w:rsid w:val="00172962"/>
    <w:rsid w:val="001923E3"/>
    <w:rsid w:val="001D278D"/>
    <w:rsid w:val="001D2D82"/>
    <w:rsid w:val="00206614"/>
    <w:rsid w:val="00206917"/>
    <w:rsid w:val="00223BFD"/>
    <w:rsid w:val="00231680"/>
    <w:rsid w:val="0023444D"/>
    <w:rsid w:val="00244008"/>
    <w:rsid w:val="00244B54"/>
    <w:rsid w:val="00256C96"/>
    <w:rsid w:val="0027326A"/>
    <w:rsid w:val="00274AEB"/>
    <w:rsid w:val="002756E5"/>
    <w:rsid w:val="00281BC9"/>
    <w:rsid w:val="002824D9"/>
    <w:rsid w:val="002915FE"/>
    <w:rsid w:val="0029686B"/>
    <w:rsid w:val="002A14D8"/>
    <w:rsid w:val="002A5E1D"/>
    <w:rsid w:val="002B362A"/>
    <w:rsid w:val="002C14D0"/>
    <w:rsid w:val="002C422E"/>
    <w:rsid w:val="002D6CF6"/>
    <w:rsid w:val="002E02DF"/>
    <w:rsid w:val="002E35F2"/>
    <w:rsid w:val="002F5156"/>
    <w:rsid w:val="00300E06"/>
    <w:rsid w:val="0031153F"/>
    <w:rsid w:val="00313126"/>
    <w:rsid w:val="003136B5"/>
    <w:rsid w:val="003435AC"/>
    <w:rsid w:val="00350370"/>
    <w:rsid w:val="00354280"/>
    <w:rsid w:val="0036499D"/>
    <w:rsid w:val="003943E4"/>
    <w:rsid w:val="003D7903"/>
    <w:rsid w:val="003F7ED6"/>
    <w:rsid w:val="00401B96"/>
    <w:rsid w:val="004027C2"/>
    <w:rsid w:val="00402BED"/>
    <w:rsid w:val="004200A0"/>
    <w:rsid w:val="00425E32"/>
    <w:rsid w:val="00430E64"/>
    <w:rsid w:val="00435D13"/>
    <w:rsid w:val="00440997"/>
    <w:rsid w:val="00444657"/>
    <w:rsid w:val="00444BDE"/>
    <w:rsid w:val="00455665"/>
    <w:rsid w:val="0048043C"/>
    <w:rsid w:val="004822C3"/>
    <w:rsid w:val="00493BD0"/>
    <w:rsid w:val="004A0C2A"/>
    <w:rsid w:val="004B04FE"/>
    <w:rsid w:val="004B1929"/>
    <w:rsid w:val="004C625E"/>
    <w:rsid w:val="004D0C84"/>
    <w:rsid w:val="004F2C48"/>
    <w:rsid w:val="0056625D"/>
    <w:rsid w:val="005771E4"/>
    <w:rsid w:val="00585EDD"/>
    <w:rsid w:val="005A1327"/>
    <w:rsid w:val="005B3796"/>
    <w:rsid w:val="005D0F86"/>
    <w:rsid w:val="005E6775"/>
    <w:rsid w:val="005F78DF"/>
    <w:rsid w:val="00611678"/>
    <w:rsid w:val="006230A5"/>
    <w:rsid w:val="00633D9A"/>
    <w:rsid w:val="00663DE2"/>
    <w:rsid w:val="00664132"/>
    <w:rsid w:val="006721F3"/>
    <w:rsid w:val="0069638F"/>
    <w:rsid w:val="006B1404"/>
    <w:rsid w:val="006C32BD"/>
    <w:rsid w:val="006C6513"/>
    <w:rsid w:val="006E7520"/>
    <w:rsid w:val="006F184B"/>
    <w:rsid w:val="006F44D2"/>
    <w:rsid w:val="0070142D"/>
    <w:rsid w:val="007073AC"/>
    <w:rsid w:val="00715F6D"/>
    <w:rsid w:val="00717A8B"/>
    <w:rsid w:val="007203CD"/>
    <w:rsid w:val="00722F20"/>
    <w:rsid w:val="00737C08"/>
    <w:rsid w:val="00764DF0"/>
    <w:rsid w:val="00795A31"/>
    <w:rsid w:val="007B4825"/>
    <w:rsid w:val="007C368A"/>
    <w:rsid w:val="007D7C74"/>
    <w:rsid w:val="007F6F66"/>
    <w:rsid w:val="007F75E1"/>
    <w:rsid w:val="00801EC5"/>
    <w:rsid w:val="00811287"/>
    <w:rsid w:val="00822E8C"/>
    <w:rsid w:val="00847271"/>
    <w:rsid w:val="00862269"/>
    <w:rsid w:val="008836E7"/>
    <w:rsid w:val="00884B28"/>
    <w:rsid w:val="00892A3B"/>
    <w:rsid w:val="008A28DD"/>
    <w:rsid w:val="008D77F1"/>
    <w:rsid w:val="008E3528"/>
    <w:rsid w:val="008F76B4"/>
    <w:rsid w:val="00912218"/>
    <w:rsid w:val="0091479F"/>
    <w:rsid w:val="00916D62"/>
    <w:rsid w:val="00933E6D"/>
    <w:rsid w:val="009464D1"/>
    <w:rsid w:val="009615FA"/>
    <w:rsid w:val="0097606B"/>
    <w:rsid w:val="009810EF"/>
    <w:rsid w:val="009A287E"/>
    <w:rsid w:val="009A2D6F"/>
    <w:rsid w:val="009A48EC"/>
    <w:rsid w:val="009A7EED"/>
    <w:rsid w:val="009B75F4"/>
    <w:rsid w:val="009C116E"/>
    <w:rsid w:val="009D6E4A"/>
    <w:rsid w:val="009E79F2"/>
    <w:rsid w:val="009F1A94"/>
    <w:rsid w:val="009F44D8"/>
    <w:rsid w:val="00A12BC9"/>
    <w:rsid w:val="00A13BFA"/>
    <w:rsid w:val="00A16BA4"/>
    <w:rsid w:val="00A17A1C"/>
    <w:rsid w:val="00A25522"/>
    <w:rsid w:val="00A43945"/>
    <w:rsid w:val="00A525CF"/>
    <w:rsid w:val="00A561F7"/>
    <w:rsid w:val="00A90876"/>
    <w:rsid w:val="00A91CC3"/>
    <w:rsid w:val="00AA4BCF"/>
    <w:rsid w:val="00AA7B1F"/>
    <w:rsid w:val="00AB168B"/>
    <w:rsid w:val="00AB6CEB"/>
    <w:rsid w:val="00AF5830"/>
    <w:rsid w:val="00B04580"/>
    <w:rsid w:val="00B15BA4"/>
    <w:rsid w:val="00B31FC2"/>
    <w:rsid w:val="00B354B6"/>
    <w:rsid w:val="00B375F4"/>
    <w:rsid w:val="00B434CA"/>
    <w:rsid w:val="00B51BD8"/>
    <w:rsid w:val="00B5276E"/>
    <w:rsid w:val="00B615D9"/>
    <w:rsid w:val="00B66777"/>
    <w:rsid w:val="00B73B5C"/>
    <w:rsid w:val="00B749A8"/>
    <w:rsid w:val="00B77B24"/>
    <w:rsid w:val="00B82E61"/>
    <w:rsid w:val="00B909F1"/>
    <w:rsid w:val="00B95713"/>
    <w:rsid w:val="00BA27F3"/>
    <w:rsid w:val="00BB310F"/>
    <w:rsid w:val="00BC352E"/>
    <w:rsid w:val="00BC5146"/>
    <w:rsid w:val="00BD55CE"/>
    <w:rsid w:val="00BD62EF"/>
    <w:rsid w:val="00BE380D"/>
    <w:rsid w:val="00BF2BC8"/>
    <w:rsid w:val="00BF2E9C"/>
    <w:rsid w:val="00C0769D"/>
    <w:rsid w:val="00C11AB0"/>
    <w:rsid w:val="00C331F3"/>
    <w:rsid w:val="00C5657E"/>
    <w:rsid w:val="00C7216A"/>
    <w:rsid w:val="00C96B85"/>
    <w:rsid w:val="00CA55C3"/>
    <w:rsid w:val="00CB1EA8"/>
    <w:rsid w:val="00CC7D8B"/>
    <w:rsid w:val="00CD0C7B"/>
    <w:rsid w:val="00CD494D"/>
    <w:rsid w:val="00CD4977"/>
    <w:rsid w:val="00CF1931"/>
    <w:rsid w:val="00CF1F8C"/>
    <w:rsid w:val="00CF2B7B"/>
    <w:rsid w:val="00D07E74"/>
    <w:rsid w:val="00D11964"/>
    <w:rsid w:val="00D11F3F"/>
    <w:rsid w:val="00D27EDA"/>
    <w:rsid w:val="00D43DA1"/>
    <w:rsid w:val="00D53E29"/>
    <w:rsid w:val="00D5582D"/>
    <w:rsid w:val="00D748DF"/>
    <w:rsid w:val="00D76E19"/>
    <w:rsid w:val="00D909C8"/>
    <w:rsid w:val="00D92BC9"/>
    <w:rsid w:val="00DF4F6E"/>
    <w:rsid w:val="00E042F3"/>
    <w:rsid w:val="00E2087A"/>
    <w:rsid w:val="00E2369B"/>
    <w:rsid w:val="00E740D4"/>
    <w:rsid w:val="00E76D9D"/>
    <w:rsid w:val="00ED5BBC"/>
    <w:rsid w:val="00F11838"/>
    <w:rsid w:val="00F17F74"/>
    <w:rsid w:val="00F3278E"/>
    <w:rsid w:val="00F44323"/>
    <w:rsid w:val="00F502FD"/>
    <w:rsid w:val="00F52A04"/>
    <w:rsid w:val="00F55EC7"/>
    <w:rsid w:val="00F645F4"/>
    <w:rsid w:val="00F74F6C"/>
    <w:rsid w:val="00F8231B"/>
    <w:rsid w:val="00F82B16"/>
    <w:rsid w:val="00F86574"/>
    <w:rsid w:val="00F9110E"/>
    <w:rsid w:val="00FA0981"/>
    <w:rsid w:val="00FA4052"/>
    <w:rsid w:val="00FA6E06"/>
    <w:rsid w:val="00FB4DE1"/>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14:docId w14:val="4FBAB5E0"/>
  <w15:docId w15:val="{2932D00C-7EF5-4FA9-B927-C785C5084D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422E"/>
    <w:rPr>
      <w:rFonts w:ascii="Times New Roman" w:eastAsia="Times New Roman" w:hAnsi="Times New Roman"/>
      <w:sz w:val="24"/>
      <w:szCs w:val="24"/>
    </w:rPr>
  </w:style>
  <w:style w:type="paragraph" w:styleId="Heading3">
    <w:name w:val="heading 3"/>
    <w:basedOn w:val="Normal"/>
    <w:next w:val="Normal"/>
    <w:link w:val="Heading3Char"/>
    <w:uiPriority w:val="9"/>
    <w:unhideWhenUsed/>
    <w:qFormat/>
    <w:rsid w:val="00B354B6"/>
    <w:pPr>
      <w:keepNext/>
      <w:keepLines/>
      <w:spacing w:before="40" w:line="259" w:lineRule="auto"/>
      <w:outlineLvl w:val="2"/>
    </w:pPr>
    <w:rPr>
      <w:rFonts w:ascii="Cambria" w:hAnsi="Cambria"/>
      <w:color w:val="243F60"/>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230A5"/>
    <w:pPr>
      <w:ind w:left="720"/>
      <w:contextualSpacing/>
    </w:pPr>
  </w:style>
  <w:style w:type="numbering" w:customStyle="1" w:styleId="lekan">
    <w:name w:val="lekan"/>
    <w:uiPriority w:val="99"/>
    <w:rsid w:val="00354280"/>
    <w:pPr>
      <w:numPr>
        <w:numId w:val="1"/>
      </w:numPr>
    </w:pPr>
  </w:style>
  <w:style w:type="paragraph" w:styleId="Header">
    <w:name w:val="header"/>
    <w:basedOn w:val="Normal"/>
    <w:link w:val="HeaderChar"/>
    <w:uiPriority w:val="99"/>
    <w:unhideWhenUsed/>
    <w:rsid w:val="002C422E"/>
    <w:pPr>
      <w:tabs>
        <w:tab w:val="center" w:pos="4680"/>
        <w:tab w:val="right" w:pos="9360"/>
      </w:tabs>
    </w:pPr>
  </w:style>
  <w:style w:type="character" w:customStyle="1" w:styleId="HeaderChar">
    <w:name w:val="Header Char"/>
    <w:basedOn w:val="DefaultParagraphFont"/>
    <w:link w:val="Header"/>
    <w:uiPriority w:val="99"/>
    <w:rsid w:val="002C422E"/>
  </w:style>
  <w:style w:type="paragraph" w:styleId="Footer">
    <w:name w:val="footer"/>
    <w:basedOn w:val="Normal"/>
    <w:link w:val="FooterChar"/>
    <w:uiPriority w:val="99"/>
    <w:unhideWhenUsed/>
    <w:rsid w:val="002C422E"/>
    <w:pPr>
      <w:tabs>
        <w:tab w:val="center" w:pos="4680"/>
        <w:tab w:val="right" w:pos="9360"/>
      </w:tabs>
    </w:pPr>
  </w:style>
  <w:style w:type="character" w:customStyle="1" w:styleId="FooterChar">
    <w:name w:val="Footer Char"/>
    <w:basedOn w:val="DefaultParagraphFont"/>
    <w:link w:val="Footer"/>
    <w:uiPriority w:val="99"/>
    <w:rsid w:val="002C422E"/>
  </w:style>
  <w:style w:type="paragraph" w:styleId="BodyTextIndent">
    <w:name w:val="Body Text Indent"/>
    <w:basedOn w:val="Normal"/>
    <w:link w:val="BodyTextIndentChar1"/>
    <w:rsid w:val="00D5582D"/>
    <w:pPr>
      <w:spacing w:line="480" w:lineRule="auto"/>
      <w:ind w:left="1080"/>
    </w:pPr>
  </w:style>
  <w:style w:type="character" w:customStyle="1" w:styleId="BodyTextIndentChar">
    <w:name w:val="Body Text Indent Char"/>
    <w:uiPriority w:val="99"/>
    <w:semiHidden/>
    <w:rsid w:val="00D5582D"/>
    <w:rPr>
      <w:rFonts w:ascii="Times New Roman" w:eastAsia="Times New Roman" w:hAnsi="Times New Roman" w:cs="Times New Roman"/>
      <w:sz w:val="24"/>
      <w:szCs w:val="24"/>
    </w:rPr>
  </w:style>
  <w:style w:type="character" w:customStyle="1" w:styleId="BodyTextIndentChar1">
    <w:name w:val="Body Text Indent Char1"/>
    <w:link w:val="BodyTextIndent"/>
    <w:rsid w:val="00D5582D"/>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A525CF"/>
    <w:rPr>
      <w:rFonts w:ascii="Tahoma" w:hAnsi="Tahoma" w:cs="Tahoma"/>
      <w:sz w:val="16"/>
      <w:szCs w:val="16"/>
    </w:rPr>
  </w:style>
  <w:style w:type="character" w:customStyle="1" w:styleId="BalloonTextChar">
    <w:name w:val="Balloon Text Char"/>
    <w:link w:val="BalloonText"/>
    <w:uiPriority w:val="99"/>
    <w:semiHidden/>
    <w:rsid w:val="00A525CF"/>
    <w:rPr>
      <w:rFonts w:ascii="Tahoma" w:eastAsia="Times New Roman" w:hAnsi="Tahoma" w:cs="Tahoma"/>
      <w:sz w:val="16"/>
      <w:szCs w:val="16"/>
    </w:rPr>
  </w:style>
  <w:style w:type="paragraph" w:styleId="NoSpacing">
    <w:name w:val="No Spacing"/>
    <w:uiPriority w:val="1"/>
    <w:qFormat/>
    <w:rsid w:val="0013433B"/>
    <w:rPr>
      <w:sz w:val="22"/>
      <w:szCs w:val="22"/>
    </w:rPr>
  </w:style>
  <w:style w:type="table" w:styleId="TableGrid">
    <w:name w:val="Table Grid"/>
    <w:basedOn w:val="TableNormal"/>
    <w:rsid w:val="009A48EC"/>
    <w:rPr>
      <w:rFonts w:ascii="Times New Roman" w:eastAsia="Times New Roman" w:hAnsi="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link w:val="Heading3"/>
    <w:uiPriority w:val="9"/>
    <w:rsid w:val="00B354B6"/>
    <w:rPr>
      <w:rFonts w:ascii="Cambria" w:eastAsia="Times New Roman" w:hAnsi="Cambria" w:cs="Times New Roman"/>
      <w:color w:val="243F60"/>
      <w:sz w:val="24"/>
      <w:szCs w:val="24"/>
      <w:lang w:eastAsia="zh-CN"/>
    </w:rPr>
  </w:style>
  <w:style w:type="character" w:customStyle="1" w:styleId="mw-headline">
    <w:name w:val="mw-headline"/>
    <w:basedOn w:val="DefaultParagraphFont"/>
    <w:rsid w:val="00B354B6"/>
  </w:style>
  <w:style w:type="paragraph" w:styleId="NormalWeb">
    <w:name w:val="Normal (Web)"/>
    <w:basedOn w:val="Normal"/>
    <w:uiPriority w:val="99"/>
    <w:unhideWhenUsed/>
    <w:rsid w:val="00B354B6"/>
    <w:pPr>
      <w:spacing w:before="100" w:beforeAutospacing="1" w:after="100" w:afterAutospacing="1"/>
    </w:pPr>
    <w:rPr>
      <w:lang w:eastAsia="zh-CN"/>
    </w:rPr>
  </w:style>
  <w:style w:type="character" w:styleId="Hyperlink">
    <w:name w:val="Hyperlink"/>
    <w:rsid w:val="00912218"/>
    <w:rPr>
      <w:color w:val="0000FF"/>
      <w:u w:val="single"/>
    </w:rPr>
  </w:style>
  <w:style w:type="character" w:styleId="PlaceholderText">
    <w:name w:val="Placeholder Text"/>
    <w:basedOn w:val="DefaultParagraphFont"/>
    <w:uiPriority w:val="99"/>
    <w:semiHidden/>
    <w:rsid w:val="00B5276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9275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0.jpe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1.wdp"/><Relationship Id="rId24" Type="http://schemas.openxmlformats.org/officeDocument/2006/relationships/image" Target="media/image16.jpeg"/><Relationship Id="rId5" Type="http://schemas.openxmlformats.org/officeDocument/2006/relationships/footnotes" Target="footnotes.xml"/><Relationship Id="rId15" Type="http://schemas.microsoft.com/office/2007/relationships/hdphoto" Target="media/hdphoto2.wdp"/><Relationship Id="rId23" Type="http://schemas.openxmlformats.org/officeDocument/2006/relationships/image" Target="media/image15.jpeg"/><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4.jpeg"/><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KANDE%20ANTHONY\Desktop\GSS\agric\E-NOTE\3RD%20TERM\ss1\ss1%203rd%20term%20e-note%20aric.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ss1 3rd term e-note aric.dot</Template>
  <TotalTime>28</TotalTime>
  <Pages>39</Pages>
  <Words>11334</Words>
  <Characters>64605</Characters>
  <Application>Microsoft Office Word</Application>
  <DocSecurity>0</DocSecurity>
  <Lines>538</Lines>
  <Paragraphs>151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75788</CharactersWithSpaces>
  <SharedDoc>false</SharedDoc>
  <HLinks>
    <vt:vector size="12" baseType="variant">
      <vt:variant>
        <vt:i4>852083</vt:i4>
      </vt:variant>
      <vt:variant>
        <vt:i4>3</vt:i4>
      </vt:variant>
      <vt:variant>
        <vt:i4>0</vt:i4>
      </vt:variant>
      <vt:variant>
        <vt:i4>5</vt:i4>
      </vt:variant>
      <vt:variant>
        <vt:lpwstr>https://en.m.wikibooks.org/wiki/File:Anatomy_and_physiology_of_animals_Inspiration_&amp;_expiration.jpg</vt:lpwstr>
      </vt:variant>
      <vt:variant>
        <vt:lpwstr/>
      </vt:variant>
      <vt:variant>
        <vt:i4>1966123</vt:i4>
      </vt:variant>
      <vt:variant>
        <vt:i4>0</vt:i4>
      </vt:variant>
      <vt:variant>
        <vt:i4>0</vt:i4>
      </vt:variant>
      <vt:variant>
        <vt:i4>5</vt:i4>
      </vt:variant>
      <vt:variant>
        <vt:lpwstr>mailto:info@goodshepherdschools.com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AKANDE ANTHONY</dc:creator>
  <cp:lastModifiedBy>Temitope</cp:lastModifiedBy>
  <cp:revision>8</cp:revision>
  <cp:lastPrinted>2018-05-01T22:24:00Z</cp:lastPrinted>
  <dcterms:created xsi:type="dcterms:W3CDTF">2020-07-17T11:41:00Z</dcterms:created>
  <dcterms:modified xsi:type="dcterms:W3CDTF">2023-10-13T09:38:00Z</dcterms:modified>
</cp:coreProperties>
</file>